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CFB452" w14:textId="41602760" w:rsidR="7CAE6CAB" w:rsidRPr="0073147B" w:rsidRDefault="00F226C3">
      <w:pPr>
        <w:rPr>
          <w:lang w:val="cs-CZ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0D3665E" wp14:editId="7D16759A">
            <wp:simplePos x="0" y="0"/>
            <wp:positionH relativeFrom="margin">
              <wp:align>left</wp:align>
            </wp:positionH>
            <wp:positionV relativeFrom="paragraph">
              <wp:posOffset>-1182255</wp:posOffset>
            </wp:positionV>
            <wp:extent cx="2225040" cy="889648"/>
            <wp:effectExtent l="0" t="0" r="0" b="0"/>
            <wp:wrapNone/>
            <wp:docPr id="861557893" name="Obrázek 2" descr="Obsah obrázku Barevnost, Grafi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557893" name="Obrázek 2" descr="Obsah obrázku Barevnost, Grafika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5040" cy="889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9F503E" w14:textId="77777777" w:rsidR="00227540" w:rsidRPr="0073147B" w:rsidRDefault="00227540" w:rsidP="00227540">
      <w:pPr>
        <w:pStyle w:val="Normlnodsazen"/>
        <w:spacing w:after="30" w:line="240" w:lineRule="auto"/>
        <w:ind w:left="0"/>
        <w:rPr>
          <w:sz w:val="4"/>
          <w:szCs w:val="4"/>
        </w:rPr>
      </w:pPr>
    </w:p>
    <w:p w14:paraId="115D840A" w14:textId="77777777" w:rsidR="00F226C3" w:rsidRDefault="00F226C3" w:rsidP="00F226C3">
      <w:pPr>
        <w:pStyle w:val="Nzev"/>
        <w:rPr>
          <w:sz w:val="56"/>
          <w:szCs w:val="56"/>
          <w:lang w:val="pl-PL"/>
        </w:rPr>
      </w:pPr>
      <w:bookmarkStart w:id="0" w:name="_Hlk155696779"/>
      <w:proofErr w:type="spellStart"/>
      <w:r w:rsidRPr="00F226C3">
        <w:rPr>
          <w:sz w:val="56"/>
          <w:szCs w:val="56"/>
          <w:lang w:val="pl-PL"/>
        </w:rPr>
        <w:t>Dílny</w:t>
      </w:r>
      <w:proofErr w:type="spellEnd"/>
      <w:r w:rsidRPr="00F226C3">
        <w:rPr>
          <w:sz w:val="56"/>
          <w:szCs w:val="56"/>
          <w:lang w:val="pl-PL"/>
        </w:rPr>
        <w:t xml:space="preserve"> SPŠ </w:t>
      </w:r>
      <w:proofErr w:type="spellStart"/>
      <w:r w:rsidRPr="00F226C3">
        <w:rPr>
          <w:sz w:val="56"/>
          <w:szCs w:val="56"/>
          <w:lang w:val="pl-PL"/>
        </w:rPr>
        <w:t>strojnická</w:t>
      </w:r>
      <w:proofErr w:type="spellEnd"/>
      <w:r w:rsidRPr="00F226C3">
        <w:rPr>
          <w:sz w:val="56"/>
          <w:szCs w:val="56"/>
          <w:lang w:val="pl-PL"/>
        </w:rPr>
        <w:t xml:space="preserve"> a SOŠ prof. </w:t>
      </w:r>
      <w:proofErr w:type="spellStart"/>
      <w:r w:rsidRPr="00F226C3">
        <w:rPr>
          <w:sz w:val="56"/>
          <w:szCs w:val="56"/>
          <w:lang w:val="pl-PL"/>
        </w:rPr>
        <w:t>Švejcara</w:t>
      </w:r>
      <w:bookmarkEnd w:id="0"/>
      <w:proofErr w:type="spellEnd"/>
    </w:p>
    <w:p w14:paraId="59EA06F9" w14:textId="299D449A" w:rsidR="00F13DFA" w:rsidRPr="00F226C3" w:rsidRDefault="00F13DFA" w:rsidP="00F226C3">
      <w:pPr>
        <w:pStyle w:val="Nzev"/>
        <w:rPr>
          <w:sz w:val="36"/>
          <w:szCs w:val="36"/>
          <w:lang w:val="pl-PL"/>
        </w:rPr>
      </w:pPr>
      <w:r w:rsidRPr="00F226C3">
        <w:rPr>
          <w:noProof/>
          <w:sz w:val="36"/>
          <w:szCs w:val="36"/>
          <w:lang w:val="cs-CZ" w:eastAsia="cs-CZ"/>
        </w:rPr>
        <w:drawing>
          <wp:anchor distT="0" distB="0" distL="114300" distR="114300" simplePos="0" relativeHeight="251661312" behindDoc="0" locked="1" layoutInCell="1" allowOverlap="1" wp14:anchorId="0687D614" wp14:editId="26C4DB54">
            <wp:simplePos x="0" y="0"/>
            <wp:positionH relativeFrom="column">
              <wp:posOffset>0</wp:posOffset>
            </wp:positionH>
            <wp:positionV relativeFrom="page">
              <wp:posOffset>3827780</wp:posOffset>
            </wp:positionV>
            <wp:extent cx="4935220" cy="6494145"/>
            <wp:effectExtent l="0" t="0" r="0" b="1905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vergrid350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406" b="-143"/>
                    <a:stretch/>
                  </pic:blipFill>
                  <pic:spPr bwMode="auto">
                    <a:xfrm>
                      <a:off x="0" y="0"/>
                      <a:ext cx="4935220" cy="6494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419062" w14:textId="61AE6696" w:rsidR="00A24539" w:rsidRPr="0073147B" w:rsidRDefault="00F13DFA" w:rsidP="003D7500">
      <w:pPr>
        <w:pStyle w:val="Subtitlesmall"/>
        <w:ind w:right="2579"/>
        <w:rPr>
          <w:lang w:val="cs-CZ"/>
        </w:rPr>
      </w:pPr>
      <w:r w:rsidRPr="00420CB0">
        <w:rPr>
          <w:lang w:val="cs-CZ"/>
        </w:rPr>
        <w:t xml:space="preserve">Příloha č. </w:t>
      </w:r>
      <w:r w:rsidR="00F226C3">
        <w:rPr>
          <w:lang w:val="cs-CZ"/>
        </w:rPr>
        <w:t>5</w:t>
      </w:r>
      <w:r w:rsidRPr="00420CB0">
        <w:rPr>
          <w:lang w:val="cs-CZ"/>
        </w:rPr>
        <w:br/>
      </w:r>
      <w:bookmarkStart w:id="1" w:name="_Hlk131439646"/>
      <w:r w:rsidRPr="00420CB0">
        <w:rPr>
          <w:lang w:val="cs-CZ"/>
        </w:rPr>
        <w:t>Šablona BEP – Šablona Plánu realizace BIM</w:t>
      </w:r>
    </w:p>
    <w:bookmarkEnd w:id="1"/>
    <w:p w14:paraId="714CECC5" w14:textId="3D57BB36" w:rsidR="00A24539" w:rsidRPr="0073147B" w:rsidRDefault="00A24539" w:rsidP="00566185">
      <w:pPr>
        <w:pStyle w:val="Subtitlesmall"/>
        <w:rPr>
          <w:lang w:val="cs-CZ"/>
        </w:rPr>
      </w:pPr>
    </w:p>
    <w:p w14:paraId="4B991D37" w14:textId="77777777" w:rsidR="007B1C47" w:rsidRPr="0073147B" w:rsidRDefault="007B1C47" w:rsidP="00566185">
      <w:pPr>
        <w:pStyle w:val="Subtitlesmall"/>
        <w:rPr>
          <w:lang w:val="cs-CZ"/>
        </w:rPr>
      </w:pPr>
    </w:p>
    <w:p w14:paraId="2F24345C" w14:textId="714BAB0D" w:rsidR="00A24539" w:rsidRPr="0073147B" w:rsidRDefault="00A24539" w:rsidP="00566185">
      <w:pPr>
        <w:pStyle w:val="Subtitlesmall"/>
        <w:rPr>
          <w:lang w:val="cs-CZ"/>
        </w:rPr>
      </w:pPr>
    </w:p>
    <w:p w14:paraId="1AF96B64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6D99971E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38475827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240DAC8E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3BA19C00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41EA92BA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5F0BC488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617F82E0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73CCB3AC" w14:textId="77777777" w:rsidR="00A24539" w:rsidRPr="0073147B" w:rsidRDefault="00A24539" w:rsidP="00566185">
      <w:pPr>
        <w:pStyle w:val="Subtitlesmall"/>
        <w:rPr>
          <w:lang w:val="cs-CZ"/>
        </w:rPr>
      </w:pPr>
    </w:p>
    <w:p w14:paraId="0F15C7B2" w14:textId="7EEDF6CC" w:rsidR="00F13DFA" w:rsidRPr="0073147B" w:rsidRDefault="00F13DFA">
      <w:pPr>
        <w:spacing w:after="165" w:line="259" w:lineRule="auto"/>
        <w:rPr>
          <w:sz w:val="36"/>
          <w:szCs w:val="36"/>
          <w:lang w:val="cs-CZ"/>
        </w:rPr>
      </w:pPr>
      <w:r w:rsidRPr="0073147B">
        <w:rPr>
          <w:lang w:val="cs-CZ"/>
        </w:rPr>
        <w:br w:type="page"/>
      </w:r>
    </w:p>
    <w:tbl>
      <w:tblPr>
        <w:tblStyle w:val="Mkatabulky1"/>
        <w:tblpPr w:leftFromText="181" w:rightFromText="181" w:vertAnchor="text" w:horzAnchor="margin" w:tblpY="11075"/>
        <w:tblW w:w="10536" w:type="dxa"/>
        <w:tblLook w:val="04A0" w:firstRow="1" w:lastRow="0" w:firstColumn="1" w:lastColumn="0" w:noHBand="0" w:noVBand="1"/>
      </w:tblPr>
      <w:tblGrid>
        <w:gridCol w:w="1163"/>
        <w:gridCol w:w="2518"/>
        <w:gridCol w:w="4679"/>
        <w:gridCol w:w="970"/>
        <w:gridCol w:w="1206"/>
      </w:tblGrid>
      <w:tr w:rsidR="00E57985" w:rsidRPr="0073147B" w14:paraId="7AC4CB59" w14:textId="77777777" w:rsidTr="00E57985">
        <w:trPr>
          <w:trHeight w:val="279"/>
        </w:trPr>
        <w:tc>
          <w:tcPr>
            <w:tcW w:w="1163" w:type="dxa"/>
          </w:tcPr>
          <w:p w14:paraId="3DB03F25" w14:textId="77777777" w:rsidR="00E57985" w:rsidRPr="0073147B" w:rsidRDefault="00E57985" w:rsidP="00E57985">
            <w:pPr>
              <w:rPr>
                <w:rFonts w:cs="Calibri"/>
                <w:szCs w:val="20"/>
                <w:lang w:val="cs-CZ"/>
              </w:rPr>
            </w:pPr>
            <w:r w:rsidRPr="0073147B">
              <w:rPr>
                <w:rFonts w:cs="Calibri"/>
                <w:szCs w:val="20"/>
                <w:lang w:val="cs-CZ"/>
              </w:rPr>
              <w:lastRenderedPageBreak/>
              <w:t>Revize</w:t>
            </w:r>
          </w:p>
        </w:tc>
        <w:tc>
          <w:tcPr>
            <w:tcW w:w="2518" w:type="dxa"/>
          </w:tcPr>
          <w:p w14:paraId="2D734536" w14:textId="77777777" w:rsidR="00E57985" w:rsidRPr="0073147B" w:rsidRDefault="00E57985" w:rsidP="00E57985">
            <w:pPr>
              <w:rPr>
                <w:rFonts w:cs="Calibri"/>
                <w:szCs w:val="20"/>
                <w:lang w:val="cs-CZ"/>
              </w:rPr>
            </w:pPr>
            <w:r w:rsidRPr="0073147B">
              <w:rPr>
                <w:rFonts w:cs="Calibri"/>
                <w:szCs w:val="20"/>
                <w:lang w:val="cs-CZ"/>
              </w:rPr>
              <w:t>Vydání</w:t>
            </w:r>
          </w:p>
        </w:tc>
        <w:tc>
          <w:tcPr>
            <w:tcW w:w="4679" w:type="dxa"/>
          </w:tcPr>
          <w:p w14:paraId="3A32E922" w14:textId="77777777" w:rsidR="00E57985" w:rsidRPr="0073147B" w:rsidRDefault="00E57985" w:rsidP="00E57985">
            <w:pPr>
              <w:rPr>
                <w:rFonts w:cs="Calibri"/>
                <w:szCs w:val="20"/>
                <w:lang w:val="cs-CZ"/>
              </w:rPr>
            </w:pPr>
            <w:r w:rsidRPr="0073147B">
              <w:rPr>
                <w:rFonts w:cs="Calibri"/>
                <w:szCs w:val="20"/>
                <w:lang w:val="cs-CZ"/>
              </w:rPr>
              <w:t>Popis</w:t>
            </w:r>
          </w:p>
        </w:tc>
        <w:tc>
          <w:tcPr>
            <w:tcW w:w="970" w:type="dxa"/>
          </w:tcPr>
          <w:p w14:paraId="4E267FE3" w14:textId="77777777" w:rsidR="00E57985" w:rsidRPr="0073147B" w:rsidRDefault="00E57985" w:rsidP="00E57985">
            <w:pPr>
              <w:rPr>
                <w:rFonts w:cs="Calibri"/>
                <w:szCs w:val="20"/>
                <w:lang w:val="cs-CZ"/>
              </w:rPr>
            </w:pPr>
            <w:r w:rsidRPr="0073147B">
              <w:rPr>
                <w:rFonts w:cs="Calibri"/>
                <w:szCs w:val="20"/>
                <w:lang w:val="cs-CZ"/>
              </w:rPr>
              <w:t>Autor</w:t>
            </w:r>
          </w:p>
        </w:tc>
        <w:tc>
          <w:tcPr>
            <w:tcW w:w="1206" w:type="dxa"/>
          </w:tcPr>
          <w:p w14:paraId="36050CB2" w14:textId="77777777" w:rsidR="00E57985" w:rsidRPr="0073147B" w:rsidRDefault="00E57985" w:rsidP="00E57985">
            <w:pPr>
              <w:rPr>
                <w:rFonts w:cs="Calibri"/>
                <w:szCs w:val="20"/>
                <w:lang w:val="cs-CZ"/>
              </w:rPr>
            </w:pPr>
            <w:r w:rsidRPr="0073147B">
              <w:rPr>
                <w:rFonts w:cs="Calibri"/>
                <w:szCs w:val="20"/>
                <w:lang w:val="cs-CZ"/>
              </w:rPr>
              <w:t>Datum</w:t>
            </w:r>
          </w:p>
        </w:tc>
      </w:tr>
      <w:tr w:rsidR="00E57985" w:rsidRPr="0073147B" w14:paraId="10AFDE7D" w14:textId="77777777" w:rsidTr="00E57985">
        <w:trPr>
          <w:trHeight w:val="249"/>
        </w:trPr>
        <w:tc>
          <w:tcPr>
            <w:tcW w:w="1163" w:type="dxa"/>
          </w:tcPr>
          <w:p w14:paraId="6ABA087F" w14:textId="73A46567" w:rsidR="00E57985" w:rsidRPr="0073147B" w:rsidRDefault="00E57985" w:rsidP="00E57985">
            <w:pPr>
              <w:rPr>
                <w:rFonts w:cs="Calibri"/>
                <w:szCs w:val="20"/>
                <w:highlight w:val="lightGray"/>
                <w:lang w:val="cs-CZ"/>
              </w:rPr>
            </w:pPr>
          </w:p>
        </w:tc>
        <w:tc>
          <w:tcPr>
            <w:tcW w:w="2518" w:type="dxa"/>
          </w:tcPr>
          <w:p w14:paraId="7DE4D104" w14:textId="7E07285D" w:rsidR="00E57985" w:rsidRPr="0073147B" w:rsidRDefault="00E57985" w:rsidP="00E57985">
            <w:pPr>
              <w:rPr>
                <w:rFonts w:cs="Calibri"/>
                <w:szCs w:val="20"/>
                <w:highlight w:val="lightGray"/>
                <w:lang w:val="cs-CZ"/>
              </w:rPr>
            </w:pPr>
          </w:p>
        </w:tc>
        <w:tc>
          <w:tcPr>
            <w:tcW w:w="4679" w:type="dxa"/>
          </w:tcPr>
          <w:p w14:paraId="4E338156" w14:textId="77777777" w:rsidR="00E57985" w:rsidRPr="0073147B" w:rsidRDefault="00E57985" w:rsidP="00E57985">
            <w:pPr>
              <w:rPr>
                <w:rFonts w:cs="Calibri"/>
                <w:szCs w:val="20"/>
                <w:highlight w:val="lightGray"/>
                <w:lang w:val="cs-CZ"/>
              </w:rPr>
            </w:pPr>
          </w:p>
        </w:tc>
        <w:tc>
          <w:tcPr>
            <w:tcW w:w="970" w:type="dxa"/>
          </w:tcPr>
          <w:p w14:paraId="28F595E3" w14:textId="0138E072" w:rsidR="00E57985" w:rsidRPr="0073147B" w:rsidRDefault="00E57985" w:rsidP="00E57985">
            <w:pPr>
              <w:rPr>
                <w:rFonts w:cs="Calibri"/>
                <w:szCs w:val="20"/>
                <w:highlight w:val="lightGray"/>
                <w:lang w:val="cs-CZ"/>
              </w:rPr>
            </w:pPr>
          </w:p>
        </w:tc>
        <w:tc>
          <w:tcPr>
            <w:tcW w:w="1206" w:type="dxa"/>
          </w:tcPr>
          <w:p w14:paraId="7083F08A" w14:textId="07E5429B" w:rsidR="00E57985" w:rsidRPr="0073147B" w:rsidRDefault="00E57985" w:rsidP="00E57985">
            <w:pPr>
              <w:rPr>
                <w:rFonts w:cs="Calibri"/>
                <w:szCs w:val="20"/>
                <w:highlight w:val="lightGray"/>
                <w:lang w:val="cs-CZ"/>
              </w:rPr>
            </w:pPr>
          </w:p>
        </w:tc>
      </w:tr>
      <w:tr w:rsidR="00E57985" w:rsidRPr="0073147B" w14:paraId="7AE361DB" w14:textId="77777777" w:rsidTr="00E57985">
        <w:trPr>
          <w:trHeight w:val="249"/>
        </w:trPr>
        <w:tc>
          <w:tcPr>
            <w:tcW w:w="1163" w:type="dxa"/>
          </w:tcPr>
          <w:p w14:paraId="45F71ABB" w14:textId="6DAB650E" w:rsidR="00E57985" w:rsidRPr="0073147B" w:rsidRDefault="00E57985" w:rsidP="00E57985">
            <w:pPr>
              <w:rPr>
                <w:rFonts w:ascii="Aktiv Grotesk Light" w:hAnsi="Aktiv Grotesk Light" w:cs="Calibri"/>
                <w:sz w:val="18"/>
                <w:szCs w:val="18"/>
                <w:lang w:val="cs-CZ"/>
              </w:rPr>
            </w:pPr>
          </w:p>
        </w:tc>
        <w:tc>
          <w:tcPr>
            <w:tcW w:w="2518" w:type="dxa"/>
          </w:tcPr>
          <w:p w14:paraId="33C9500D" w14:textId="6A5F862D" w:rsidR="00E57985" w:rsidRPr="0073147B" w:rsidRDefault="00E57985" w:rsidP="00E57985">
            <w:pPr>
              <w:rPr>
                <w:rFonts w:ascii="Aktiv Grotesk Light" w:hAnsi="Aktiv Grotesk Light" w:cs="Calibri"/>
                <w:sz w:val="18"/>
                <w:szCs w:val="18"/>
                <w:lang w:val="cs-CZ"/>
              </w:rPr>
            </w:pPr>
          </w:p>
        </w:tc>
        <w:tc>
          <w:tcPr>
            <w:tcW w:w="4679" w:type="dxa"/>
          </w:tcPr>
          <w:p w14:paraId="4D10CD93" w14:textId="77777777" w:rsidR="00E57985" w:rsidRPr="0073147B" w:rsidRDefault="00E57985" w:rsidP="00E57985">
            <w:pPr>
              <w:rPr>
                <w:rFonts w:ascii="Aktiv Grotesk Light" w:hAnsi="Aktiv Grotesk Light" w:cs="Calibri"/>
                <w:sz w:val="18"/>
                <w:szCs w:val="18"/>
                <w:lang w:val="cs-CZ"/>
              </w:rPr>
            </w:pPr>
          </w:p>
        </w:tc>
        <w:tc>
          <w:tcPr>
            <w:tcW w:w="970" w:type="dxa"/>
          </w:tcPr>
          <w:p w14:paraId="18AB6BDA" w14:textId="32D682AA" w:rsidR="00E57985" w:rsidRPr="0073147B" w:rsidRDefault="00E57985" w:rsidP="00E57985">
            <w:pPr>
              <w:rPr>
                <w:rFonts w:ascii="Aktiv Grotesk Light" w:hAnsi="Aktiv Grotesk Light" w:cs="Calibri"/>
                <w:sz w:val="18"/>
                <w:szCs w:val="18"/>
                <w:lang w:val="cs-CZ"/>
              </w:rPr>
            </w:pPr>
          </w:p>
        </w:tc>
        <w:tc>
          <w:tcPr>
            <w:tcW w:w="1206" w:type="dxa"/>
          </w:tcPr>
          <w:p w14:paraId="03554FCF" w14:textId="04D32246" w:rsidR="00E57985" w:rsidRPr="0073147B" w:rsidRDefault="00E57985" w:rsidP="00E57985">
            <w:pPr>
              <w:rPr>
                <w:rFonts w:ascii="Aktiv Grotesk Light" w:hAnsi="Aktiv Grotesk Light" w:cs="Calibri"/>
                <w:sz w:val="18"/>
                <w:szCs w:val="18"/>
                <w:lang w:val="cs-CZ"/>
              </w:rPr>
            </w:pPr>
          </w:p>
        </w:tc>
      </w:tr>
      <w:tr w:rsidR="00E57985" w:rsidRPr="0073147B" w14:paraId="5B3E8F9B" w14:textId="77777777" w:rsidTr="00E57985">
        <w:trPr>
          <w:trHeight w:val="249"/>
        </w:trPr>
        <w:tc>
          <w:tcPr>
            <w:tcW w:w="1163" w:type="dxa"/>
          </w:tcPr>
          <w:p w14:paraId="002E0E78" w14:textId="77CD5BB1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2518" w:type="dxa"/>
          </w:tcPr>
          <w:p w14:paraId="01EDB809" w14:textId="31C1EDD2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4679" w:type="dxa"/>
          </w:tcPr>
          <w:p w14:paraId="17B9EBB8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970" w:type="dxa"/>
          </w:tcPr>
          <w:p w14:paraId="5294A768" w14:textId="2B4283AA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1206" w:type="dxa"/>
          </w:tcPr>
          <w:p w14:paraId="2BE715DD" w14:textId="6350BBD3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</w:tr>
      <w:tr w:rsidR="00E57985" w:rsidRPr="0073147B" w14:paraId="6FAEA8C0" w14:textId="77777777" w:rsidTr="00E57985">
        <w:trPr>
          <w:trHeight w:val="249"/>
        </w:trPr>
        <w:tc>
          <w:tcPr>
            <w:tcW w:w="1163" w:type="dxa"/>
          </w:tcPr>
          <w:p w14:paraId="0A1822BA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2518" w:type="dxa"/>
          </w:tcPr>
          <w:p w14:paraId="5AF8DEE2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4679" w:type="dxa"/>
          </w:tcPr>
          <w:p w14:paraId="188B6F7A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970" w:type="dxa"/>
          </w:tcPr>
          <w:p w14:paraId="384059F6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1206" w:type="dxa"/>
          </w:tcPr>
          <w:p w14:paraId="17C80684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</w:tr>
      <w:tr w:rsidR="00E57985" w:rsidRPr="0073147B" w14:paraId="5E970A1D" w14:textId="77777777" w:rsidTr="00E57985">
        <w:trPr>
          <w:trHeight w:val="249"/>
        </w:trPr>
        <w:tc>
          <w:tcPr>
            <w:tcW w:w="1163" w:type="dxa"/>
          </w:tcPr>
          <w:p w14:paraId="1A8CD3CD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2518" w:type="dxa"/>
          </w:tcPr>
          <w:p w14:paraId="27A6114D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4679" w:type="dxa"/>
          </w:tcPr>
          <w:p w14:paraId="28F288CC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970" w:type="dxa"/>
          </w:tcPr>
          <w:p w14:paraId="7B76BB12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1206" w:type="dxa"/>
          </w:tcPr>
          <w:p w14:paraId="14F38DE3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</w:tr>
      <w:tr w:rsidR="00E57985" w:rsidRPr="0073147B" w14:paraId="50C593D4" w14:textId="77777777" w:rsidTr="00E57985">
        <w:trPr>
          <w:trHeight w:val="249"/>
        </w:trPr>
        <w:tc>
          <w:tcPr>
            <w:tcW w:w="1163" w:type="dxa"/>
          </w:tcPr>
          <w:p w14:paraId="636BF3C4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2518" w:type="dxa"/>
          </w:tcPr>
          <w:p w14:paraId="3F73A25C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4679" w:type="dxa"/>
          </w:tcPr>
          <w:p w14:paraId="52287C70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970" w:type="dxa"/>
          </w:tcPr>
          <w:p w14:paraId="763AA66E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  <w:tc>
          <w:tcPr>
            <w:tcW w:w="1206" w:type="dxa"/>
          </w:tcPr>
          <w:p w14:paraId="430FD0AF" w14:textId="77777777" w:rsidR="00E57985" w:rsidRPr="00287404" w:rsidRDefault="00E57985" w:rsidP="00E57985">
            <w:pPr>
              <w:rPr>
                <w:rFonts w:cs="Calibri"/>
                <w:szCs w:val="20"/>
                <w:lang w:val="cs-CZ"/>
              </w:rPr>
            </w:pPr>
          </w:p>
        </w:tc>
      </w:tr>
    </w:tbl>
    <w:p w14:paraId="0A21F1AA" w14:textId="69B5D49E" w:rsidR="00E57985" w:rsidRPr="0073147B" w:rsidRDefault="00E57985">
      <w:pPr>
        <w:spacing w:after="165" w:line="259" w:lineRule="auto"/>
        <w:rPr>
          <w:sz w:val="36"/>
          <w:szCs w:val="36"/>
          <w:lang w:val="cs-CZ"/>
        </w:rPr>
      </w:pPr>
      <w:r w:rsidRPr="0073147B">
        <w:rPr>
          <w:lang w:val="cs-CZ"/>
        </w:rPr>
        <w:br w:type="page"/>
      </w:r>
    </w:p>
    <w:p w14:paraId="69AC409F" w14:textId="0C336084" w:rsidR="00845DA9" w:rsidRDefault="009F1DB5">
      <w:pPr>
        <w:pStyle w:val="Obsah1"/>
        <w:rPr>
          <w:rFonts w:eastAsiaTheme="minorEastAsia"/>
          <w:b w:val="0"/>
          <w:kern w:val="2"/>
          <w:sz w:val="22"/>
          <w:szCs w:val="22"/>
          <w:lang w:val="cs-CZ" w:eastAsia="cs-CZ"/>
          <w14:ligatures w14:val="standardContextual"/>
        </w:rPr>
      </w:pPr>
      <w:r w:rsidRPr="0073147B">
        <w:rPr>
          <w:lang w:val="cs-CZ"/>
        </w:rPr>
        <w:lastRenderedPageBreak/>
        <w:fldChar w:fldCharType="begin"/>
      </w:r>
      <w:r w:rsidRPr="0073147B">
        <w:rPr>
          <w:lang w:val="cs-CZ"/>
        </w:rPr>
        <w:instrText xml:space="preserve"> TOC \o "1-4" \h \z \t "Appendix;1" </w:instrText>
      </w:r>
      <w:r w:rsidRPr="0073147B">
        <w:rPr>
          <w:lang w:val="cs-CZ"/>
        </w:rPr>
        <w:fldChar w:fldCharType="separate"/>
      </w:r>
      <w:hyperlink w:anchor="_Toc160796536" w:history="1">
        <w:r w:rsidR="00845DA9" w:rsidRPr="00FE744D">
          <w:rPr>
            <w:rStyle w:val="Hypertextovodkaz"/>
            <w:lang w:val="cs-CZ"/>
          </w:rPr>
          <w:t>1.0</w:t>
        </w:r>
        <w:r w:rsidR="00845DA9">
          <w:rPr>
            <w:rFonts w:eastAsiaTheme="minorEastAsia"/>
            <w:b w:val="0"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="00845DA9" w:rsidRPr="00FE744D">
          <w:rPr>
            <w:rStyle w:val="Hypertextovodkaz"/>
            <w:lang w:val="cs-CZ"/>
          </w:rPr>
          <w:t>Úvod</w:t>
        </w:r>
        <w:r w:rsidR="00845DA9">
          <w:rPr>
            <w:webHidden/>
          </w:rPr>
          <w:tab/>
        </w:r>
        <w:r w:rsidR="00845DA9">
          <w:rPr>
            <w:webHidden/>
          </w:rPr>
          <w:fldChar w:fldCharType="begin"/>
        </w:r>
        <w:r w:rsidR="00845DA9">
          <w:rPr>
            <w:webHidden/>
          </w:rPr>
          <w:instrText xml:space="preserve"> PAGEREF _Toc160796536 \h </w:instrText>
        </w:r>
        <w:r w:rsidR="00845DA9">
          <w:rPr>
            <w:webHidden/>
          </w:rPr>
        </w:r>
        <w:r w:rsidR="00845DA9">
          <w:rPr>
            <w:webHidden/>
          </w:rPr>
          <w:fldChar w:fldCharType="separate"/>
        </w:r>
        <w:r w:rsidR="00845DA9">
          <w:rPr>
            <w:webHidden/>
          </w:rPr>
          <w:t>6</w:t>
        </w:r>
        <w:r w:rsidR="00845DA9">
          <w:rPr>
            <w:webHidden/>
          </w:rPr>
          <w:fldChar w:fldCharType="end"/>
        </w:r>
      </w:hyperlink>
    </w:p>
    <w:p w14:paraId="10381145" w14:textId="1D81FF72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37" w:history="1">
        <w:r w:rsidRPr="00FE744D">
          <w:rPr>
            <w:rStyle w:val="Hypertextovodkaz"/>
            <w:noProof/>
            <w:lang w:val="cs-CZ"/>
          </w:rPr>
          <w:t>1.1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Šablona BEP, Předběžný BEP a finální BEP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1FB410F" w14:textId="5A7681DE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38" w:history="1">
        <w:r w:rsidRPr="00FE744D">
          <w:rPr>
            <w:rStyle w:val="Hypertextovodkaz"/>
            <w:noProof/>
            <w:lang w:val="cs-CZ"/>
          </w:rPr>
          <w:t>1.2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Dokument Plán realizace BIM (BEP, BIM Execution Plan)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EFBB0BF" w14:textId="2AF334D4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39" w:history="1">
        <w:r w:rsidRPr="00FE744D">
          <w:rPr>
            <w:rStyle w:val="Hypertextovodkaz"/>
            <w:noProof/>
            <w:lang w:val="pl-PL"/>
          </w:rPr>
          <w:t>1.3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Dokument MIDP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8B85021" w14:textId="1B0315C3" w:rsidR="00845DA9" w:rsidRDefault="00845DA9">
      <w:pPr>
        <w:pStyle w:val="Obsah1"/>
        <w:rPr>
          <w:rFonts w:eastAsiaTheme="minorEastAsia"/>
          <w:b w:val="0"/>
          <w:kern w:val="2"/>
          <w:sz w:val="22"/>
          <w:szCs w:val="22"/>
          <w:lang w:val="cs-CZ" w:eastAsia="cs-CZ"/>
          <w14:ligatures w14:val="standardContextual"/>
        </w:rPr>
      </w:pPr>
      <w:hyperlink w:anchor="_Toc160796540" w:history="1">
        <w:r w:rsidRPr="00FE744D">
          <w:rPr>
            <w:rStyle w:val="Hypertextovodkaz"/>
            <w:lang w:val="cs-CZ"/>
          </w:rPr>
          <w:t>2.0</w:t>
        </w:r>
        <w:r>
          <w:rPr>
            <w:rFonts w:eastAsiaTheme="minorEastAsia"/>
            <w:b w:val="0"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lang w:val="cs-CZ"/>
          </w:rPr>
          <w:t>Informace o projektu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_Toc160796540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21E6B312" w14:textId="7FCC851E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1" w:history="1">
        <w:r w:rsidRPr="00FE744D">
          <w:rPr>
            <w:rStyle w:val="Hypertextovodkaz"/>
            <w:noProof/>
            <w:lang w:val="cs-CZ"/>
          </w:rPr>
          <w:t>2.1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Identifikační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A706C0B" w14:textId="18D9674E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2" w:history="1">
        <w:r w:rsidRPr="00FE744D">
          <w:rPr>
            <w:rStyle w:val="Hypertextovodkaz"/>
            <w:noProof/>
            <w:lang w:val="cs-CZ"/>
          </w:rPr>
          <w:t>2.2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Popis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5EDA5CF" w14:textId="64CAB5F3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3" w:history="1">
        <w:r w:rsidRPr="00FE744D">
          <w:rPr>
            <w:rStyle w:val="Hypertextovodkaz"/>
            <w:noProof/>
            <w:lang w:val="cs-CZ"/>
          </w:rPr>
          <w:t>2.3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Termíny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8FEB86F" w14:textId="18CEC308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4" w:history="1">
        <w:r w:rsidRPr="00FE744D">
          <w:rPr>
            <w:rStyle w:val="Hypertextovodkaz"/>
            <w:noProof/>
            <w:lang w:val="cs-CZ"/>
          </w:rPr>
          <w:t>2.4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Cíle využití BIM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EF66A0A" w14:textId="2228EDBF" w:rsidR="00845DA9" w:rsidRDefault="00845DA9">
      <w:pPr>
        <w:pStyle w:val="Obsah1"/>
        <w:rPr>
          <w:rFonts w:eastAsiaTheme="minorEastAsia"/>
          <w:b w:val="0"/>
          <w:kern w:val="2"/>
          <w:sz w:val="22"/>
          <w:szCs w:val="22"/>
          <w:lang w:val="cs-CZ" w:eastAsia="cs-CZ"/>
          <w14:ligatures w14:val="standardContextual"/>
        </w:rPr>
      </w:pPr>
      <w:hyperlink w:anchor="_Toc160796545" w:history="1">
        <w:r w:rsidRPr="00FE744D">
          <w:rPr>
            <w:rStyle w:val="Hypertextovodkaz"/>
            <w:lang w:val="cs-CZ"/>
          </w:rPr>
          <w:t>3.0</w:t>
        </w:r>
        <w:r>
          <w:rPr>
            <w:rFonts w:eastAsiaTheme="minorEastAsia"/>
            <w:b w:val="0"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lang w:val="cs-CZ"/>
          </w:rPr>
          <w:t>Řízení projektu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_Toc160796545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2E4EFB3E" w14:textId="49CEF1F7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6" w:history="1">
        <w:r w:rsidRPr="00FE744D">
          <w:rPr>
            <w:rStyle w:val="Hypertextovodkaz"/>
            <w:noProof/>
            <w:lang w:val="cs-CZ"/>
          </w:rPr>
          <w:t>3.1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Seznam předpisů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7094BCC" w14:textId="785F7A2A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7" w:history="1">
        <w:r w:rsidRPr="00FE744D">
          <w:rPr>
            <w:rStyle w:val="Hypertextovodkaz"/>
            <w:noProof/>
            <w:lang w:val="cs-CZ"/>
          </w:rPr>
          <w:t>3.2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Projektový tým, role a odpovědnosti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AAD9585" w14:textId="51840284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8" w:history="1">
        <w:r w:rsidRPr="00FE744D">
          <w:rPr>
            <w:rStyle w:val="Hypertextovodkaz"/>
            <w:noProof/>
            <w:lang w:val="cs-CZ"/>
          </w:rPr>
          <w:t>3.3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Přehled kontaktů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04DE2EF" w14:textId="7EFD9449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49" w:history="1">
        <w:r w:rsidRPr="00FE744D">
          <w:rPr>
            <w:rStyle w:val="Hypertextovodkaz"/>
            <w:noProof/>
            <w:lang w:val="cs-CZ"/>
          </w:rPr>
          <w:t>3.4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Koordinační schůzky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707DFF0" w14:textId="414FE007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50" w:history="1">
        <w:r w:rsidRPr="00FE744D">
          <w:rPr>
            <w:rStyle w:val="Hypertextovodkaz"/>
            <w:noProof/>
            <w:lang w:val="cs-CZ"/>
          </w:rPr>
          <w:t>3.5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Harmonogram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426D05A" w14:textId="754FF1F2" w:rsidR="00845DA9" w:rsidRDefault="00845DA9">
      <w:pPr>
        <w:pStyle w:val="Obsah1"/>
        <w:rPr>
          <w:rFonts w:eastAsiaTheme="minorEastAsia"/>
          <w:b w:val="0"/>
          <w:kern w:val="2"/>
          <w:sz w:val="22"/>
          <w:szCs w:val="22"/>
          <w:lang w:val="cs-CZ" w:eastAsia="cs-CZ"/>
          <w14:ligatures w14:val="standardContextual"/>
        </w:rPr>
      </w:pPr>
      <w:hyperlink w:anchor="_Toc160796551" w:history="1">
        <w:r w:rsidRPr="00FE744D">
          <w:rPr>
            <w:rStyle w:val="Hypertextovodkaz"/>
            <w:lang w:val="cs-CZ"/>
          </w:rPr>
          <w:t>4.0</w:t>
        </w:r>
        <w:r>
          <w:rPr>
            <w:rFonts w:eastAsiaTheme="minorEastAsia"/>
            <w:b w:val="0"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lang w:val="cs-CZ"/>
          </w:rPr>
          <w:t>IT řešení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_Toc160796551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1014088E" w14:textId="1A95E6FF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52" w:history="1">
        <w:r w:rsidRPr="00FE744D">
          <w:rPr>
            <w:rStyle w:val="Hypertextovodkaz"/>
            <w:noProof/>
            <w:lang w:val="cs-CZ"/>
          </w:rPr>
          <w:t>4.1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Využívaný software a souborové formáty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B98ECCD" w14:textId="6D5E5980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53" w:history="1">
        <w:r w:rsidRPr="00FE744D">
          <w:rPr>
            <w:rStyle w:val="Hypertextovodkaz"/>
            <w:noProof/>
            <w:lang w:val="cs-CZ"/>
          </w:rPr>
          <w:t>4.2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Předávání dat a informací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4C15DAC" w14:textId="0CACC41A" w:rsidR="00845DA9" w:rsidRDefault="00845DA9">
      <w:pPr>
        <w:pStyle w:val="Obsah1"/>
        <w:rPr>
          <w:rFonts w:eastAsiaTheme="minorEastAsia"/>
          <w:b w:val="0"/>
          <w:kern w:val="2"/>
          <w:sz w:val="22"/>
          <w:szCs w:val="22"/>
          <w:lang w:val="cs-CZ" w:eastAsia="cs-CZ"/>
          <w14:ligatures w14:val="standardContextual"/>
        </w:rPr>
      </w:pPr>
      <w:hyperlink w:anchor="_Toc160796554" w:history="1">
        <w:r w:rsidRPr="00FE744D">
          <w:rPr>
            <w:rStyle w:val="Hypertextovodkaz"/>
            <w:lang w:val="cs-CZ"/>
          </w:rPr>
          <w:t>5.0</w:t>
        </w:r>
        <w:r>
          <w:rPr>
            <w:rFonts w:eastAsiaTheme="minorEastAsia"/>
            <w:b w:val="0"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lang w:val="cs-CZ"/>
          </w:rPr>
          <w:t>Vytváření IMS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_Toc160796554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69336A38" w14:textId="6299D105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55" w:history="1">
        <w:r w:rsidRPr="00FE744D">
          <w:rPr>
            <w:rStyle w:val="Hypertextovodkaz"/>
            <w:noProof/>
            <w:lang w:val="cs-CZ"/>
          </w:rPr>
          <w:t>5.1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Zaměření stávajícího objektu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47EE545" w14:textId="746E17F8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56" w:history="1">
        <w:r w:rsidRPr="00FE744D">
          <w:rPr>
            <w:rStyle w:val="Hypertextovodkaz"/>
            <w:noProof/>
            <w:lang w:val="cs-CZ"/>
          </w:rPr>
          <w:t>5.2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Etapizace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32E7CBB" w14:textId="46C31A38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57" w:history="1">
        <w:r w:rsidRPr="00FE744D">
          <w:rPr>
            <w:rStyle w:val="Hypertextovodkaz"/>
            <w:noProof/>
            <w:lang w:val="cs-CZ"/>
          </w:rPr>
          <w:t>5.3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Členění na dílčí DiMS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973E4BA" w14:textId="60BF9BCD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58" w:history="1">
        <w:r w:rsidRPr="00FE744D">
          <w:rPr>
            <w:rStyle w:val="Hypertextovodkaz"/>
            <w:noProof/>
            <w:lang w:val="cs-CZ"/>
          </w:rPr>
          <w:t>5.4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Způsob zpracování dílčích DiMS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E1AA8C3" w14:textId="774F1ACB" w:rsidR="00845DA9" w:rsidRDefault="00845DA9">
      <w:pPr>
        <w:pStyle w:val="Obsah3"/>
        <w:rPr>
          <w:rFonts w:eastAsiaTheme="minorEastAsia"/>
          <w:noProof/>
          <w:kern w:val="2"/>
          <w:sz w:val="22"/>
          <w:lang w:eastAsia="cs-CZ"/>
          <w14:ligatures w14:val="standardContextual"/>
        </w:rPr>
      </w:pPr>
      <w:hyperlink w:anchor="_Toc160796559" w:history="1">
        <w:r w:rsidRPr="00FE744D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5.4.1</w:t>
        </w:r>
        <w:r>
          <w:rPr>
            <w:rFonts w:eastAsiaTheme="minorEastAsia"/>
            <w:noProof/>
            <w:kern w:val="2"/>
            <w:sz w:val="22"/>
            <w:lang w:eastAsia="cs-CZ"/>
            <w14:ligatures w14:val="standardContextual"/>
          </w:rPr>
          <w:tab/>
        </w:r>
        <w:r w:rsidRPr="00FE744D">
          <w:rPr>
            <w:rStyle w:val="Hypertextovodkaz"/>
            <w:noProof/>
          </w:rPr>
          <w:t>Způsob zpracování DiMS stávajícího stavu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FC8F79C" w14:textId="29378176" w:rsidR="00845DA9" w:rsidRDefault="00845DA9">
      <w:pPr>
        <w:pStyle w:val="Obsah3"/>
        <w:rPr>
          <w:rFonts w:eastAsiaTheme="minorEastAsia"/>
          <w:noProof/>
          <w:kern w:val="2"/>
          <w:sz w:val="22"/>
          <w:lang w:eastAsia="cs-CZ"/>
          <w14:ligatures w14:val="standardContextual"/>
        </w:rPr>
      </w:pPr>
      <w:hyperlink w:anchor="_Toc160796560" w:history="1">
        <w:r w:rsidRPr="00FE744D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5.4.2</w:t>
        </w:r>
        <w:r>
          <w:rPr>
            <w:rFonts w:eastAsiaTheme="minorEastAsia"/>
            <w:noProof/>
            <w:kern w:val="2"/>
            <w:sz w:val="22"/>
            <w:lang w:eastAsia="cs-CZ"/>
            <w14:ligatures w14:val="standardContextual"/>
          </w:rPr>
          <w:tab/>
        </w:r>
        <w:r w:rsidRPr="00FE744D">
          <w:rPr>
            <w:rStyle w:val="Hypertextovodkaz"/>
            <w:noProof/>
          </w:rPr>
          <w:t>Způsob zpracování DiMS okolí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BD01368" w14:textId="1AD15839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61" w:history="1">
        <w:r w:rsidRPr="00FE744D">
          <w:rPr>
            <w:rStyle w:val="Hypertextovodkaz"/>
            <w:noProof/>
            <w:lang w:val="cs-CZ"/>
          </w:rPr>
          <w:t>5.5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Úrovně grafické a informační podrobnosti modelu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88560CF" w14:textId="3CB62210" w:rsidR="00845DA9" w:rsidRDefault="00845DA9">
      <w:pPr>
        <w:pStyle w:val="Obsah3"/>
        <w:rPr>
          <w:rFonts w:eastAsiaTheme="minorEastAsia"/>
          <w:noProof/>
          <w:kern w:val="2"/>
          <w:sz w:val="22"/>
          <w:lang w:eastAsia="cs-CZ"/>
          <w14:ligatures w14:val="standardContextual"/>
        </w:rPr>
      </w:pPr>
      <w:hyperlink w:anchor="_Toc160796562" w:history="1">
        <w:r w:rsidRPr="00FE744D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5.5.1</w:t>
        </w:r>
        <w:r>
          <w:rPr>
            <w:rFonts w:eastAsiaTheme="minorEastAsia"/>
            <w:noProof/>
            <w:kern w:val="2"/>
            <w:sz w:val="22"/>
            <w:lang w:eastAsia="cs-CZ"/>
            <w14:ligatures w14:val="standardContextual"/>
          </w:rPr>
          <w:tab/>
        </w:r>
        <w:r w:rsidRPr="00FE744D">
          <w:rPr>
            <w:rStyle w:val="Hypertextovodkaz"/>
            <w:noProof/>
          </w:rPr>
          <w:t>Úroveň G grafické podrobnosti modelu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FDFD1D9" w14:textId="77BEFACB" w:rsidR="00845DA9" w:rsidRDefault="00845DA9">
      <w:pPr>
        <w:pStyle w:val="Obsah3"/>
        <w:rPr>
          <w:rFonts w:eastAsiaTheme="minorEastAsia"/>
          <w:noProof/>
          <w:kern w:val="2"/>
          <w:sz w:val="22"/>
          <w:lang w:eastAsia="cs-CZ"/>
          <w14:ligatures w14:val="standardContextual"/>
        </w:rPr>
      </w:pPr>
      <w:hyperlink w:anchor="_Toc160796563" w:history="1">
        <w:r w:rsidRPr="00FE744D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5.5.2</w:t>
        </w:r>
        <w:r>
          <w:rPr>
            <w:rFonts w:eastAsiaTheme="minorEastAsia"/>
            <w:noProof/>
            <w:kern w:val="2"/>
            <w:sz w:val="22"/>
            <w:lang w:eastAsia="cs-CZ"/>
            <w14:ligatures w14:val="standardContextual"/>
          </w:rPr>
          <w:tab/>
        </w:r>
        <w:r w:rsidRPr="00FE744D">
          <w:rPr>
            <w:rStyle w:val="Hypertextovodkaz"/>
            <w:noProof/>
          </w:rPr>
          <w:t>Úrovně I informační podrobnosti modelu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88233D9" w14:textId="2AAD0C8D" w:rsidR="00845DA9" w:rsidRDefault="00845DA9">
      <w:pPr>
        <w:pStyle w:val="Obsah3"/>
        <w:rPr>
          <w:rFonts w:eastAsiaTheme="minorEastAsia"/>
          <w:noProof/>
          <w:kern w:val="2"/>
          <w:sz w:val="22"/>
          <w:lang w:eastAsia="cs-CZ"/>
          <w14:ligatures w14:val="standardContextual"/>
        </w:rPr>
      </w:pPr>
      <w:hyperlink w:anchor="_Toc160796564" w:history="1">
        <w:r w:rsidRPr="00FE744D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5.5.3</w:t>
        </w:r>
        <w:r>
          <w:rPr>
            <w:rFonts w:eastAsiaTheme="minorEastAsia"/>
            <w:noProof/>
            <w:kern w:val="2"/>
            <w:sz w:val="22"/>
            <w:lang w:eastAsia="cs-CZ"/>
            <w14:ligatures w14:val="standardContextual"/>
          </w:rPr>
          <w:tab/>
        </w:r>
        <w:r w:rsidRPr="00FE744D">
          <w:rPr>
            <w:rStyle w:val="Hypertextovodkaz"/>
            <w:noProof/>
          </w:rPr>
          <w:t>Klasifikační systém a jeho použití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60BC048" w14:textId="1C28A5D1" w:rsidR="00845DA9" w:rsidRDefault="00845DA9">
      <w:pPr>
        <w:pStyle w:val="Obsah3"/>
        <w:rPr>
          <w:rFonts w:eastAsiaTheme="minorEastAsia"/>
          <w:noProof/>
          <w:kern w:val="2"/>
          <w:sz w:val="22"/>
          <w:lang w:eastAsia="cs-CZ"/>
          <w14:ligatures w14:val="standardContextual"/>
        </w:rPr>
      </w:pPr>
      <w:hyperlink w:anchor="_Toc160796565" w:history="1">
        <w:r w:rsidRPr="00FE744D">
          <w:rPr>
            <w:rStyle w:val="Hypertextovodkaz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5.5.4</w:t>
        </w:r>
        <w:r>
          <w:rPr>
            <w:rFonts w:eastAsiaTheme="minorEastAsia"/>
            <w:noProof/>
            <w:kern w:val="2"/>
            <w:sz w:val="22"/>
            <w:lang w:eastAsia="cs-CZ"/>
            <w14:ligatures w14:val="standardContextual"/>
          </w:rPr>
          <w:tab/>
        </w:r>
        <w:r w:rsidRPr="00FE744D">
          <w:rPr>
            <w:rStyle w:val="Hypertextovodkaz"/>
            <w:noProof/>
          </w:rPr>
          <w:t>Identifikace prvků a její použití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BDC69B1" w14:textId="6F4D9492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66" w:history="1">
        <w:r w:rsidRPr="00FE744D">
          <w:rPr>
            <w:rStyle w:val="Hypertextovodkaz"/>
            <w:noProof/>
            <w:lang w:val="cs-CZ"/>
          </w:rPr>
          <w:t>5.6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Projektová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71CF757A" w14:textId="45267081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67" w:history="1">
        <w:r w:rsidRPr="00FE744D">
          <w:rPr>
            <w:rStyle w:val="Hypertextovodkaz"/>
            <w:noProof/>
            <w:lang w:val="cs-CZ"/>
          </w:rPr>
          <w:t>5.7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Zpracování výkazů výměr a rozpočtu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EDAC2C8" w14:textId="6DD60FCB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68" w:history="1">
        <w:r w:rsidRPr="00FE744D">
          <w:rPr>
            <w:rStyle w:val="Hypertextovodkaz"/>
            <w:noProof/>
            <w:lang w:val="cs-CZ"/>
          </w:rPr>
          <w:t>5.8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Prostorová koordinace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696F3710" w14:textId="5A875E39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69" w:history="1">
        <w:r w:rsidRPr="00FE744D">
          <w:rPr>
            <w:rStyle w:val="Hypertextovodkaz"/>
            <w:noProof/>
            <w:lang w:val="cs-CZ"/>
          </w:rPr>
          <w:t>5.9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Provádění kontroly modelů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6AA05ACB" w14:textId="3CF21034" w:rsidR="00845DA9" w:rsidRDefault="00845DA9">
      <w:pPr>
        <w:pStyle w:val="Obsah2"/>
        <w:rPr>
          <w:rFonts w:eastAsiaTheme="minorEastAsia"/>
          <w:b w:val="0"/>
          <w:noProof/>
          <w:kern w:val="2"/>
          <w:sz w:val="22"/>
          <w:lang w:val="cs-CZ" w:eastAsia="cs-CZ"/>
          <w14:ligatures w14:val="standardContextual"/>
        </w:rPr>
      </w:pPr>
      <w:hyperlink w:anchor="_Toc160796570" w:history="1">
        <w:r w:rsidRPr="00FE744D">
          <w:rPr>
            <w:rStyle w:val="Hypertextovodkaz"/>
            <w:noProof/>
            <w:lang w:val="cs-CZ"/>
          </w:rPr>
          <w:t>5.10</w:t>
        </w:r>
        <w:r>
          <w:rPr>
            <w:rFonts w:eastAsiaTheme="minorEastAsia"/>
            <w:b w:val="0"/>
            <w:noProof/>
            <w:kern w:val="2"/>
            <w:sz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  <w:noProof/>
            <w:lang w:val="cs-CZ"/>
          </w:rPr>
          <w:t>Konvence pojmenování DiMS a příloh projektové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_Toc160796570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4C812DC" w14:textId="138802B0" w:rsidR="00845DA9" w:rsidRDefault="00845DA9">
      <w:pPr>
        <w:pStyle w:val="Obsah1"/>
        <w:rPr>
          <w:rFonts w:eastAsiaTheme="minorEastAsia"/>
          <w:b w:val="0"/>
          <w:kern w:val="2"/>
          <w:sz w:val="22"/>
          <w:szCs w:val="22"/>
          <w:lang w:val="cs-CZ" w:eastAsia="cs-CZ"/>
          <w14:ligatures w14:val="standardContextual"/>
        </w:rPr>
      </w:pPr>
      <w:hyperlink w:anchor="_Toc160796571" w:history="1">
        <w:r w:rsidRPr="00FE744D">
          <w:rPr>
            <w:rStyle w:val="Hypertextovodkaz"/>
          </w:rPr>
          <w:t>6.0</w:t>
        </w:r>
        <w:r>
          <w:rPr>
            <w:rFonts w:eastAsiaTheme="minorEastAsia"/>
            <w:b w:val="0"/>
            <w:kern w:val="2"/>
            <w:sz w:val="22"/>
            <w:szCs w:val="22"/>
            <w:lang w:val="cs-CZ" w:eastAsia="cs-CZ"/>
            <w14:ligatures w14:val="standardContextual"/>
          </w:rPr>
          <w:tab/>
        </w:r>
        <w:r w:rsidRPr="00FE744D">
          <w:rPr>
            <w:rStyle w:val="Hypertextovodkaz"/>
          </w:rPr>
          <w:t>Přílohy BEP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_Toc160796571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7FD62363" w14:textId="2A885817" w:rsidR="00FB3A2D" w:rsidRPr="0073147B" w:rsidRDefault="009F1DB5" w:rsidP="009503D2">
      <w:pPr>
        <w:pStyle w:val="Obsah1"/>
        <w:rPr>
          <w:lang w:val="cs-CZ"/>
        </w:rPr>
      </w:pPr>
      <w:r w:rsidRPr="0073147B">
        <w:rPr>
          <w:lang w:val="cs-CZ"/>
        </w:rPr>
        <w:fldChar w:fldCharType="end"/>
      </w:r>
    </w:p>
    <w:p w14:paraId="014B2849" w14:textId="33FA8F36" w:rsidR="009503D2" w:rsidRDefault="009503D2">
      <w:pPr>
        <w:spacing w:after="165" w:line="259" w:lineRule="auto"/>
        <w:rPr>
          <w:lang w:val="cs-CZ"/>
        </w:rPr>
      </w:pPr>
      <w:r>
        <w:rPr>
          <w:lang w:val="cs-CZ"/>
        </w:rPr>
        <w:br w:type="page"/>
      </w:r>
    </w:p>
    <w:p w14:paraId="18A53D8D" w14:textId="77777777" w:rsidR="007A5279" w:rsidRPr="0073147B" w:rsidRDefault="007A5279" w:rsidP="007A5279">
      <w:pPr>
        <w:pStyle w:val="Normlnodsazen"/>
        <w:rPr>
          <w:rStyle w:val="Siln"/>
        </w:rPr>
      </w:pPr>
      <w:r w:rsidRPr="0073147B">
        <w:rPr>
          <w:rStyle w:val="Siln"/>
        </w:rPr>
        <w:lastRenderedPageBreak/>
        <w:t>Seznam zkratek</w:t>
      </w:r>
    </w:p>
    <w:p w14:paraId="4EC7925B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BCF</w:t>
      </w:r>
      <w:r w:rsidRPr="0073147B">
        <w:rPr>
          <w:lang w:val="cs-CZ"/>
        </w:rPr>
        <w:tab/>
        <w:t xml:space="preserve">Výměnný komunikační formát (BIM </w:t>
      </w:r>
      <w:proofErr w:type="spellStart"/>
      <w:r w:rsidRPr="0073147B">
        <w:rPr>
          <w:lang w:val="cs-CZ"/>
        </w:rPr>
        <w:t>Collaboration</w:t>
      </w:r>
      <w:proofErr w:type="spellEnd"/>
      <w:r w:rsidRPr="0073147B">
        <w:rPr>
          <w:lang w:val="cs-CZ"/>
        </w:rPr>
        <w:t xml:space="preserve"> </w:t>
      </w:r>
      <w:proofErr w:type="spellStart"/>
      <w:r w:rsidRPr="0073147B">
        <w:rPr>
          <w:lang w:val="cs-CZ"/>
        </w:rPr>
        <w:t>Format</w:t>
      </w:r>
      <w:proofErr w:type="spellEnd"/>
      <w:r w:rsidRPr="0073147B">
        <w:rPr>
          <w:lang w:val="cs-CZ"/>
        </w:rPr>
        <w:t>)</w:t>
      </w:r>
    </w:p>
    <w:p w14:paraId="594692E3" w14:textId="77777777" w:rsidR="007A5279" w:rsidRPr="0073147B" w:rsidRDefault="007A5279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BEP</w:t>
      </w:r>
      <w:r w:rsidRPr="0073147B">
        <w:rPr>
          <w:lang w:val="cs-CZ"/>
        </w:rPr>
        <w:tab/>
        <w:t xml:space="preserve">Plán realizace BIM (BIM </w:t>
      </w:r>
      <w:proofErr w:type="spellStart"/>
      <w:r w:rsidRPr="0073147B">
        <w:rPr>
          <w:lang w:val="cs-CZ"/>
        </w:rPr>
        <w:t>Execution</w:t>
      </w:r>
      <w:proofErr w:type="spellEnd"/>
      <w:r w:rsidRPr="0073147B">
        <w:rPr>
          <w:lang w:val="cs-CZ"/>
        </w:rPr>
        <w:t xml:space="preserve"> </w:t>
      </w:r>
      <w:proofErr w:type="spellStart"/>
      <w:r w:rsidRPr="0073147B">
        <w:rPr>
          <w:lang w:val="cs-CZ"/>
        </w:rPr>
        <w:t>Plan</w:t>
      </w:r>
      <w:proofErr w:type="spellEnd"/>
      <w:r w:rsidRPr="0073147B">
        <w:rPr>
          <w:lang w:val="cs-CZ"/>
        </w:rPr>
        <w:t>)</w:t>
      </w:r>
    </w:p>
    <w:p w14:paraId="037DE28A" w14:textId="77777777" w:rsidR="00E12CC6" w:rsidRPr="0073147B" w:rsidRDefault="00E12CC6" w:rsidP="00E12CC6">
      <w:pPr>
        <w:tabs>
          <w:tab w:val="left" w:pos="4536"/>
          <w:tab w:val="left" w:pos="6379"/>
        </w:tabs>
        <w:spacing w:after="105" w:line="245" w:lineRule="auto"/>
        <w:ind w:left="2835" w:hanging="1920"/>
        <w:rPr>
          <w:lang w:val="cs-CZ"/>
        </w:rPr>
      </w:pPr>
      <w:r w:rsidRPr="0073147B">
        <w:rPr>
          <w:rStyle w:val="Siln"/>
          <w:lang w:val="cs-CZ"/>
        </w:rPr>
        <w:t>BIM</w:t>
      </w:r>
      <w:r w:rsidRPr="0073147B">
        <w:rPr>
          <w:lang w:val="cs-CZ"/>
        </w:rPr>
        <w:tab/>
        <w:t>Informační model stavby (</w:t>
      </w:r>
      <w:proofErr w:type="spellStart"/>
      <w:r w:rsidRPr="0073147B">
        <w:rPr>
          <w:lang w:val="cs-CZ"/>
        </w:rPr>
        <w:t>Building</w:t>
      </w:r>
      <w:proofErr w:type="spellEnd"/>
      <w:r w:rsidRPr="0073147B">
        <w:rPr>
          <w:lang w:val="cs-CZ"/>
        </w:rPr>
        <w:t xml:space="preserve"> </w:t>
      </w:r>
      <w:proofErr w:type="spellStart"/>
      <w:r w:rsidRPr="0073147B">
        <w:rPr>
          <w:lang w:val="cs-CZ"/>
        </w:rPr>
        <w:t>Information</w:t>
      </w:r>
      <w:proofErr w:type="spellEnd"/>
      <w:r w:rsidRPr="0073147B">
        <w:rPr>
          <w:lang w:val="cs-CZ"/>
        </w:rPr>
        <w:t xml:space="preserve"> Modelling), metoda zpracování projektové dokumentace</w:t>
      </w:r>
    </w:p>
    <w:p w14:paraId="0F6873F8" w14:textId="154EE0F3" w:rsidR="00E12CC6" w:rsidRPr="0073147B" w:rsidRDefault="00DC64D6" w:rsidP="00E12CC6">
      <w:pPr>
        <w:tabs>
          <w:tab w:val="left" w:pos="4536"/>
          <w:tab w:val="left" w:pos="6379"/>
        </w:tabs>
        <w:spacing w:after="105" w:line="245" w:lineRule="auto"/>
        <w:ind w:left="2835" w:hanging="1920"/>
        <w:rPr>
          <w:lang w:val="cs-CZ"/>
        </w:rPr>
      </w:pPr>
      <w:r w:rsidRPr="0073147B">
        <w:rPr>
          <w:b/>
          <w:bCs/>
          <w:lang w:val="cs-CZ"/>
        </w:rPr>
        <w:t>PM-BIM</w:t>
      </w:r>
      <w:r w:rsidR="00E12CC6" w:rsidRPr="0073147B">
        <w:rPr>
          <w:lang w:val="cs-CZ"/>
        </w:rPr>
        <w:tab/>
      </w:r>
      <w:r w:rsidR="002A0797" w:rsidRPr="0073147B">
        <w:rPr>
          <w:lang w:val="cs-CZ"/>
        </w:rPr>
        <w:t xml:space="preserve">Projektový Manažer </w:t>
      </w:r>
      <w:r w:rsidR="00E12CC6" w:rsidRPr="0073147B">
        <w:rPr>
          <w:lang w:val="cs-CZ"/>
        </w:rPr>
        <w:t>BIM na straně Investora / Objednatele (Agentura ČAS používá označení Správce informací)</w:t>
      </w:r>
    </w:p>
    <w:p w14:paraId="3535AE89" w14:textId="0BE3CC1F" w:rsidR="007A5279" w:rsidRPr="0073147B" w:rsidRDefault="007A5279" w:rsidP="00E12CC6">
      <w:pPr>
        <w:tabs>
          <w:tab w:val="left" w:pos="4536"/>
          <w:tab w:val="left" w:pos="6379"/>
        </w:tabs>
        <w:spacing w:after="105" w:line="245" w:lineRule="auto"/>
        <w:ind w:left="2835" w:hanging="1920"/>
        <w:rPr>
          <w:lang w:val="cs-CZ"/>
        </w:rPr>
      </w:pPr>
      <w:r w:rsidRPr="0073147B">
        <w:rPr>
          <w:rStyle w:val="Siln"/>
          <w:lang w:val="cs-CZ"/>
        </w:rPr>
        <w:t>K</w:t>
      </w:r>
      <w:r w:rsidR="00DC64D6" w:rsidRPr="0073147B">
        <w:rPr>
          <w:rStyle w:val="Siln"/>
          <w:lang w:val="cs-CZ"/>
        </w:rPr>
        <w:t>OO-BIM</w:t>
      </w:r>
      <w:r w:rsidRPr="0073147B">
        <w:rPr>
          <w:lang w:val="cs-CZ"/>
        </w:rPr>
        <w:tab/>
      </w:r>
      <w:bookmarkStart w:id="2" w:name="_Hlk95228568"/>
      <w:r w:rsidRPr="0073147B">
        <w:rPr>
          <w:lang w:val="cs-CZ"/>
        </w:rPr>
        <w:t xml:space="preserve">Koordinátor BIM na straně Projektanta / </w:t>
      </w:r>
      <w:r w:rsidR="00875BEC" w:rsidRPr="0073147B">
        <w:rPr>
          <w:lang w:val="cs-CZ"/>
        </w:rPr>
        <w:t>Dodav</w:t>
      </w:r>
      <w:r w:rsidR="0012651E" w:rsidRPr="0073147B">
        <w:rPr>
          <w:lang w:val="cs-CZ"/>
        </w:rPr>
        <w:t>a</w:t>
      </w:r>
      <w:r w:rsidR="00875BEC" w:rsidRPr="0073147B">
        <w:rPr>
          <w:lang w:val="cs-CZ"/>
        </w:rPr>
        <w:t>tel</w:t>
      </w:r>
      <w:r w:rsidRPr="0073147B">
        <w:rPr>
          <w:lang w:val="cs-CZ"/>
        </w:rPr>
        <w:t>e projektové dokumentace</w:t>
      </w:r>
      <w:bookmarkEnd w:id="2"/>
      <w:r w:rsidRPr="0073147B">
        <w:rPr>
          <w:lang w:val="cs-CZ"/>
        </w:rPr>
        <w:br/>
        <w:t>(Agentura ČAS používá označení Manažer informací)</w:t>
      </w:r>
    </w:p>
    <w:p w14:paraId="67759582" w14:textId="77777777" w:rsidR="00E12CC6" w:rsidRPr="0073147B" w:rsidRDefault="00E12CC6" w:rsidP="00E12CC6">
      <w:pPr>
        <w:tabs>
          <w:tab w:val="left" w:pos="4536"/>
          <w:tab w:val="left" w:pos="6379"/>
        </w:tabs>
        <w:spacing w:after="105" w:line="245" w:lineRule="auto"/>
        <w:ind w:left="2835" w:hanging="1920"/>
        <w:rPr>
          <w:lang w:val="cs-CZ"/>
        </w:rPr>
      </w:pPr>
      <w:proofErr w:type="spellStart"/>
      <w:r w:rsidRPr="0073147B">
        <w:rPr>
          <w:rStyle w:val="Siln"/>
          <w:lang w:val="cs-CZ"/>
        </w:rPr>
        <w:t>Bpv</w:t>
      </w:r>
      <w:proofErr w:type="spellEnd"/>
      <w:r w:rsidRPr="0073147B">
        <w:rPr>
          <w:lang w:val="cs-CZ"/>
        </w:rPr>
        <w:tab/>
        <w:t>Výškový systém (Balt po vyrovnání)</w:t>
      </w:r>
    </w:p>
    <w:p w14:paraId="24F590F8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CCI</w:t>
      </w:r>
      <w:r w:rsidRPr="0073147B">
        <w:rPr>
          <w:lang w:val="cs-CZ"/>
        </w:rPr>
        <w:tab/>
        <w:t>Klasifikační systém</w:t>
      </w:r>
    </w:p>
    <w:p w14:paraId="7BC72D6B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CDE</w:t>
      </w:r>
      <w:r w:rsidRPr="0073147B">
        <w:rPr>
          <w:lang w:val="cs-CZ"/>
        </w:rPr>
        <w:tab/>
        <w:t>Společné datové prostředí (</w:t>
      </w:r>
      <w:proofErr w:type="spellStart"/>
      <w:r w:rsidRPr="0073147B">
        <w:rPr>
          <w:lang w:val="cs-CZ"/>
        </w:rPr>
        <w:t>Common</w:t>
      </w:r>
      <w:proofErr w:type="spellEnd"/>
      <w:r w:rsidRPr="0073147B">
        <w:rPr>
          <w:lang w:val="cs-CZ"/>
        </w:rPr>
        <w:t xml:space="preserve"> Data Environment)</w:t>
      </w:r>
    </w:p>
    <w:p w14:paraId="23264BF9" w14:textId="2FC8791E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proofErr w:type="spellStart"/>
      <w:r w:rsidRPr="0073147B">
        <w:rPr>
          <w:rStyle w:val="Siln"/>
          <w:lang w:val="cs-CZ"/>
        </w:rPr>
        <w:t>D</w:t>
      </w:r>
      <w:r w:rsidR="00DC64D6" w:rsidRPr="0073147B">
        <w:rPr>
          <w:rStyle w:val="Siln"/>
          <w:lang w:val="cs-CZ"/>
        </w:rPr>
        <w:t>i</w:t>
      </w:r>
      <w:r w:rsidRPr="0073147B">
        <w:rPr>
          <w:rStyle w:val="Siln"/>
          <w:lang w:val="cs-CZ"/>
        </w:rPr>
        <w:t>MS</w:t>
      </w:r>
      <w:proofErr w:type="spellEnd"/>
      <w:r w:rsidRPr="0073147B">
        <w:rPr>
          <w:lang w:val="cs-CZ"/>
        </w:rPr>
        <w:tab/>
        <w:t>Digitální model stavby</w:t>
      </w:r>
    </w:p>
    <w:p w14:paraId="2096C93F" w14:textId="6847610E" w:rsidR="000D58A1" w:rsidRDefault="000D58A1" w:rsidP="000D58A1">
      <w:pPr>
        <w:tabs>
          <w:tab w:val="left" w:pos="2835"/>
          <w:tab w:val="left" w:pos="4536"/>
          <w:tab w:val="left" w:pos="6379"/>
        </w:tabs>
        <w:spacing w:after="105" w:line="245" w:lineRule="auto"/>
        <w:ind w:left="2835" w:hanging="1920"/>
        <w:rPr>
          <w:rStyle w:val="Siln"/>
          <w:lang w:val="cs-CZ"/>
        </w:rPr>
      </w:pPr>
      <w:r>
        <w:rPr>
          <w:rStyle w:val="Siln"/>
          <w:lang w:val="cs-CZ"/>
        </w:rPr>
        <w:t>DSP</w:t>
      </w:r>
      <w:r>
        <w:rPr>
          <w:rStyle w:val="Siln"/>
          <w:lang w:val="cs-CZ"/>
        </w:rPr>
        <w:tab/>
      </w:r>
      <w:r w:rsidRPr="000D58A1">
        <w:rPr>
          <w:rStyle w:val="Siln"/>
          <w:b w:val="0"/>
          <w:bCs w:val="0"/>
          <w:lang w:val="cs-CZ"/>
        </w:rPr>
        <w:t>Projektová dokumentace pro vydání stavební povolení nebo projektové dokumentace pro ohlášení stavby</w:t>
      </w:r>
    </w:p>
    <w:p w14:paraId="3D688F0C" w14:textId="6CF22588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DPS</w:t>
      </w:r>
      <w:r w:rsidRPr="0073147B">
        <w:rPr>
          <w:lang w:val="cs-CZ"/>
        </w:rPr>
        <w:tab/>
        <w:t>Dokumentace pro provedení stavby</w:t>
      </w:r>
    </w:p>
    <w:p w14:paraId="6F449227" w14:textId="04184B21" w:rsidR="00E12CC6" w:rsidRPr="000D58A1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D</w:t>
      </w:r>
      <w:r w:rsidR="009C1C77" w:rsidRPr="0073147B">
        <w:rPr>
          <w:rStyle w:val="Siln"/>
          <w:lang w:val="cs-CZ"/>
        </w:rPr>
        <w:t>U</w:t>
      </w:r>
      <w:r w:rsidRPr="0073147B">
        <w:rPr>
          <w:rStyle w:val="Siln"/>
          <w:lang w:val="cs-CZ"/>
        </w:rPr>
        <w:t>SP</w:t>
      </w:r>
      <w:r w:rsidRPr="0073147B">
        <w:rPr>
          <w:lang w:val="cs-CZ"/>
        </w:rPr>
        <w:tab/>
      </w:r>
      <w:r w:rsidR="000D58A1">
        <w:rPr>
          <w:iCs/>
          <w:szCs w:val="20"/>
          <w:lang w:val="cs-CZ"/>
        </w:rPr>
        <w:t>D</w:t>
      </w:r>
      <w:r w:rsidR="000D58A1" w:rsidRPr="000D58A1">
        <w:rPr>
          <w:iCs/>
          <w:szCs w:val="20"/>
          <w:lang w:val="cs-CZ"/>
        </w:rPr>
        <w:t>okumentace pro vydání společného povolení</w:t>
      </w:r>
    </w:p>
    <w:p w14:paraId="34A7D75B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EIR</w:t>
      </w:r>
      <w:r w:rsidRPr="0073147B">
        <w:rPr>
          <w:lang w:val="cs-CZ"/>
        </w:rPr>
        <w:tab/>
        <w:t xml:space="preserve">Požadavky Objednatele na informace (Exchange </w:t>
      </w:r>
      <w:proofErr w:type="spellStart"/>
      <w:r w:rsidRPr="0073147B">
        <w:rPr>
          <w:lang w:val="cs-CZ"/>
        </w:rPr>
        <w:t>Information</w:t>
      </w:r>
      <w:proofErr w:type="spellEnd"/>
      <w:r w:rsidRPr="0073147B">
        <w:rPr>
          <w:lang w:val="cs-CZ"/>
        </w:rPr>
        <w:t xml:space="preserve"> </w:t>
      </w:r>
      <w:proofErr w:type="spellStart"/>
      <w:r w:rsidRPr="0073147B">
        <w:rPr>
          <w:lang w:val="cs-CZ"/>
        </w:rPr>
        <w:t>Requirements</w:t>
      </w:r>
      <w:proofErr w:type="spellEnd"/>
      <w:r w:rsidRPr="0073147B">
        <w:rPr>
          <w:lang w:val="cs-CZ"/>
        </w:rPr>
        <w:t xml:space="preserve">) </w:t>
      </w:r>
    </w:p>
    <w:p w14:paraId="25FD9B32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HIP</w:t>
      </w:r>
      <w:r w:rsidRPr="0073147B">
        <w:rPr>
          <w:lang w:val="cs-CZ"/>
        </w:rPr>
        <w:tab/>
        <w:t>Hlavní inženýr projektu</w:t>
      </w:r>
    </w:p>
    <w:p w14:paraId="0D379E8A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IMS</w:t>
      </w:r>
      <w:r w:rsidRPr="0073147B">
        <w:rPr>
          <w:lang w:val="cs-CZ"/>
        </w:rPr>
        <w:tab/>
        <w:t>Informační model stavby</w:t>
      </w:r>
    </w:p>
    <w:p w14:paraId="29C9D1A7" w14:textId="77777777" w:rsidR="00E12CC6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LOD</w:t>
      </w:r>
      <w:r w:rsidRPr="0073147B">
        <w:rPr>
          <w:lang w:val="cs-CZ"/>
        </w:rPr>
        <w:tab/>
        <w:t xml:space="preserve">Úroveň detailu modelu (Level </w:t>
      </w:r>
      <w:proofErr w:type="spellStart"/>
      <w:r w:rsidRPr="0073147B">
        <w:rPr>
          <w:lang w:val="cs-CZ"/>
        </w:rPr>
        <w:t>of</w:t>
      </w:r>
      <w:proofErr w:type="spellEnd"/>
      <w:r w:rsidRPr="0073147B">
        <w:rPr>
          <w:lang w:val="cs-CZ"/>
        </w:rPr>
        <w:t xml:space="preserve"> Development)</w:t>
      </w:r>
    </w:p>
    <w:p w14:paraId="7BEDF4CB" w14:textId="3D995324" w:rsidR="005F51EC" w:rsidRPr="005F51EC" w:rsidRDefault="005F51EC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>
        <w:rPr>
          <w:rStyle w:val="Siln"/>
          <w:lang w:val="cs-CZ"/>
        </w:rPr>
        <w:t>MIDP</w:t>
      </w:r>
      <w:r>
        <w:rPr>
          <w:rStyle w:val="Siln"/>
          <w:lang w:val="cs-CZ"/>
        </w:rPr>
        <w:tab/>
      </w:r>
      <w:r>
        <w:rPr>
          <w:rStyle w:val="Siln"/>
          <w:b w:val="0"/>
          <w:bCs w:val="0"/>
          <w:lang w:val="cs-CZ"/>
        </w:rPr>
        <w:t xml:space="preserve">Master </w:t>
      </w:r>
      <w:proofErr w:type="spellStart"/>
      <w:r>
        <w:rPr>
          <w:rStyle w:val="Siln"/>
          <w:b w:val="0"/>
          <w:bCs w:val="0"/>
          <w:lang w:val="cs-CZ"/>
        </w:rPr>
        <w:t>Information</w:t>
      </w:r>
      <w:proofErr w:type="spellEnd"/>
      <w:r>
        <w:rPr>
          <w:rStyle w:val="Siln"/>
          <w:b w:val="0"/>
          <w:bCs w:val="0"/>
          <w:lang w:val="cs-CZ"/>
        </w:rPr>
        <w:t xml:space="preserve"> </w:t>
      </w:r>
      <w:proofErr w:type="spellStart"/>
      <w:r>
        <w:rPr>
          <w:rStyle w:val="Siln"/>
          <w:b w:val="0"/>
          <w:bCs w:val="0"/>
          <w:lang w:val="cs-CZ"/>
        </w:rPr>
        <w:t>Delivery</w:t>
      </w:r>
      <w:proofErr w:type="spellEnd"/>
      <w:r>
        <w:rPr>
          <w:rStyle w:val="Siln"/>
          <w:b w:val="0"/>
          <w:bCs w:val="0"/>
          <w:lang w:val="cs-CZ"/>
        </w:rPr>
        <w:t xml:space="preserve"> </w:t>
      </w:r>
      <w:proofErr w:type="spellStart"/>
      <w:r>
        <w:rPr>
          <w:rStyle w:val="Siln"/>
          <w:b w:val="0"/>
          <w:bCs w:val="0"/>
          <w:lang w:val="cs-CZ"/>
        </w:rPr>
        <w:t>Plan</w:t>
      </w:r>
      <w:proofErr w:type="spellEnd"/>
      <w:r>
        <w:rPr>
          <w:rStyle w:val="Siln"/>
          <w:b w:val="0"/>
          <w:bCs w:val="0"/>
          <w:lang w:val="cs-CZ"/>
        </w:rPr>
        <w:t xml:space="preserve"> </w:t>
      </w:r>
    </w:p>
    <w:p w14:paraId="3E7CAC04" w14:textId="4F5947CF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G</w:t>
      </w:r>
      <w:r w:rsidRPr="0073147B">
        <w:rPr>
          <w:lang w:val="cs-CZ"/>
        </w:rPr>
        <w:tab/>
        <w:t xml:space="preserve">Úroveň grafické podrobnosti modelu (Level </w:t>
      </w:r>
      <w:proofErr w:type="spellStart"/>
      <w:r w:rsidRPr="0073147B">
        <w:rPr>
          <w:lang w:val="cs-CZ"/>
        </w:rPr>
        <w:t>of</w:t>
      </w:r>
      <w:proofErr w:type="spellEnd"/>
      <w:r w:rsidRPr="0073147B">
        <w:rPr>
          <w:lang w:val="cs-CZ"/>
        </w:rPr>
        <w:t xml:space="preserve"> Geometry)</w:t>
      </w:r>
    </w:p>
    <w:p w14:paraId="4FDFDFB5" w14:textId="2AD307DE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I</w:t>
      </w:r>
      <w:r w:rsidRPr="0073147B">
        <w:rPr>
          <w:lang w:val="cs-CZ"/>
        </w:rPr>
        <w:tab/>
        <w:t xml:space="preserve">Úroveň informační podrobnosti modelu (Level </w:t>
      </w:r>
      <w:proofErr w:type="spellStart"/>
      <w:r w:rsidRPr="0073147B">
        <w:rPr>
          <w:lang w:val="cs-CZ"/>
        </w:rPr>
        <w:t>of</w:t>
      </w:r>
      <w:proofErr w:type="spellEnd"/>
      <w:r w:rsidRPr="0073147B">
        <w:rPr>
          <w:lang w:val="cs-CZ"/>
        </w:rPr>
        <w:t xml:space="preserve"> </w:t>
      </w:r>
      <w:proofErr w:type="spellStart"/>
      <w:r w:rsidRPr="0073147B">
        <w:rPr>
          <w:lang w:val="cs-CZ"/>
        </w:rPr>
        <w:t>Information</w:t>
      </w:r>
      <w:proofErr w:type="spellEnd"/>
      <w:r w:rsidRPr="0073147B">
        <w:rPr>
          <w:lang w:val="cs-CZ"/>
        </w:rPr>
        <w:t>)</w:t>
      </w:r>
    </w:p>
    <w:p w14:paraId="4710C481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S-JTSK</w:t>
      </w:r>
      <w:r w:rsidRPr="0073147B">
        <w:rPr>
          <w:lang w:val="cs-CZ"/>
        </w:rPr>
        <w:tab/>
        <w:t>Systém jednotné trigonometrické sítě katastrální</w:t>
      </w:r>
    </w:p>
    <w:p w14:paraId="694F55E3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SNIM</w:t>
      </w:r>
      <w:r w:rsidRPr="0073147B">
        <w:rPr>
          <w:lang w:val="cs-CZ"/>
        </w:rPr>
        <w:tab/>
        <w:t>Standard negrafických informací 3D modelu</w:t>
      </w:r>
    </w:p>
    <w:p w14:paraId="204B34E7" w14:textId="77777777" w:rsidR="007A5279" w:rsidRPr="0073147B" w:rsidRDefault="007A5279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PD</w:t>
      </w:r>
      <w:r w:rsidRPr="0073147B">
        <w:rPr>
          <w:lang w:val="cs-CZ"/>
        </w:rPr>
        <w:tab/>
        <w:t>Projektová dokumentace</w:t>
      </w:r>
    </w:p>
    <w:p w14:paraId="5E42575E" w14:textId="77777777" w:rsidR="009C1C77" w:rsidRPr="0073147B" w:rsidRDefault="009C1C77" w:rsidP="009C1C77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proofErr w:type="spellStart"/>
      <w:r w:rsidRPr="0073147B">
        <w:rPr>
          <w:rStyle w:val="Siln"/>
          <w:lang w:val="cs-CZ"/>
        </w:rPr>
        <w:t>Pre-Contract</w:t>
      </w:r>
      <w:proofErr w:type="spellEnd"/>
      <w:r w:rsidRPr="0073147B">
        <w:rPr>
          <w:lang w:val="cs-CZ"/>
        </w:rPr>
        <w:t xml:space="preserve"> </w:t>
      </w:r>
      <w:r w:rsidRPr="0073147B">
        <w:rPr>
          <w:rStyle w:val="Siln"/>
          <w:lang w:val="cs-CZ"/>
        </w:rPr>
        <w:t>BEP</w:t>
      </w:r>
      <w:r w:rsidRPr="0073147B">
        <w:rPr>
          <w:lang w:val="cs-CZ"/>
        </w:rPr>
        <w:tab/>
        <w:t>Předběžný plán realizace BIM (vytvářený před uzavřením Smlouvy o dílo)</w:t>
      </w:r>
    </w:p>
    <w:p w14:paraId="00393672" w14:textId="77777777" w:rsidR="00E12CC6" w:rsidRPr="0073147B" w:rsidRDefault="00E12CC6" w:rsidP="00E12CC6">
      <w:pPr>
        <w:tabs>
          <w:tab w:val="left" w:pos="2835"/>
          <w:tab w:val="left" w:pos="4536"/>
          <w:tab w:val="left" w:pos="6379"/>
        </w:tabs>
        <w:spacing w:after="105" w:line="245" w:lineRule="auto"/>
        <w:ind w:left="915"/>
        <w:rPr>
          <w:lang w:val="cs-CZ"/>
        </w:rPr>
      </w:pPr>
      <w:r w:rsidRPr="0073147B">
        <w:rPr>
          <w:rStyle w:val="Siln"/>
          <w:lang w:val="cs-CZ"/>
        </w:rPr>
        <w:t>Post-</w:t>
      </w:r>
      <w:proofErr w:type="spellStart"/>
      <w:r w:rsidRPr="0073147B">
        <w:rPr>
          <w:rStyle w:val="Siln"/>
          <w:lang w:val="cs-CZ"/>
        </w:rPr>
        <w:t>Contract</w:t>
      </w:r>
      <w:proofErr w:type="spellEnd"/>
      <w:r w:rsidRPr="0073147B">
        <w:rPr>
          <w:lang w:val="cs-CZ"/>
        </w:rPr>
        <w:t xml:space="preserve"> </w:t>
      </w:r>
      <w:r w:rsidRPr="0073147B">
        <w:rPr>
          <w:rStyle w:val="Siln"/>
          <w:lang w:val="cs-CZ"/>
        </w:rPr>
        <w:t>BEP</w:t>
      </w:r>
      <w:r w:rsidRPr="0073147B">
        <w:rPr>
          <w:lang w:val="cs-CZ"/>
        </w:rPr>
        <w:tab/>
        <w:t xml:space="preserve">Finální plán realizace BIM (vytvořený po uzavření Smlouvy o dílo) </w:t>
      </w:r>
    </w:p>
    <w:p w14:paraId="4E00C75A" w14:textId="28F84D20" w:rsidR="007A5279" w:rsidRPr="0073147B" w:rsidRDefault="007A5279" w:rsidP="007A5279">
      <w:pPr>
        <w:pStyle w:val="Normlnodsazen"/>
        <w:ind w:left="2694" w:hanging="1779"/>
        <w:rPr>
          <w:highlight w:val="yellow"/>
        </w:rPr>
      </w:pPr>
    </w:p>
    <w:p w14:paraId="653106C8" w14:textId="616103A3" w:rsidR="00C80C5D" w:rsidRPr="0073147B" w:rsidRDefault="00C80C5D">
      <w:pPr>
        <w:spacing w:after="165" w:line="259" w:lineRule="auto"/>
        <w:rPr>
          <w:b/>
          <w:lang w:val="cs-CZ"/>
        </w:rPr>
      </w:pPr>
      <w:r w:rsidRPr="0073147B">
        <w:rPr>
          <w:b/>
          <w:lang w:val="cs-CZ"/>
        </w:rPr>
        <w:br w:type="page"/>
      </w:r>
    </w:p>
    <w:p w14:paraId="55189256" w14:textId="756F7C9E" w:rsidR="00FB3A2D" w:rsidRPr="0073147B" w:rsidRDefault="00E905D2" w:rsidP="00002362">
      <w:pPr>
        <w:pStyle w:val="Nadpis1"/>
        <w:rPr>
          <w:lang w:val="cs-CZ"/>
        </w:rPr>
      </w:pPr>
      <w:bookmarkStart w:id="3" w:name="_Toc5891389"/>
      <w:bookmarkStart w:id="4" w:name="_Toc160796536"/>
      <w:r w:rsidRPr="0073147B">
        <w:rPr>
          <w:lang w:val="cs-CZ"/>
        </w:rPr>
        <w:lastRenderedPageBreak/>
        <w:t>Ú</w:t>
      </w:r>
      <w:r w:rsidR="00125B46" w:rsidRPr="0073147B">
        <w:rPr>
          <w:lang w:val="cs-CZ"/>
        </w:rPr>
        <w:t>vod</w:t>
      </w:r>
      <w:bookmarkEnd w:id="3"/>
      <w:bookmarkEnd w:id="4"/>
    </w:p>
    <w:p w14:paraId="4786078F" w14:textId="2028A9EE" w:rsidR="00E75C04" w:rsidRPr="0073147B" w:rsidRDefault="00E75C04" w:rsidP="00002362">
      <w:pPr>
        <w:pStyle w:val="Nadpis2"/>
        <w:rPr>
          <w:lang w:val="cs-CZ"/>
        </w:rPr>
      </w:pPr>
      <w:bookmarkStart w:id="5" w:name="_Toc95489991"/>
      <w:bookmarkStart w:id="6" w:name="_Toc95490184"/>
      <w:bookmarkStart w:id="7" w:name="_Toc95490276"/>
      <w:bookmarkStart w:id="8" w:name="_Toc95489992"/>
      <w:bookmarkStart w:id="9" w:name="_Toc95490185"/>
      <w:bookmarkStart w:id="10" w:name="_Toc95490277"/>
      <w:bookmarkStart w:id="11" w:name="_Toc160796537"/>
      <w:bookmarkEnd w:id="5"/>
      <w:bookmarkEnd w:id="6"/>
      <w:bookmarkEnd w:id="7"/>
      <w:bookmarkEnd w:id="8"/>
      <w:bookmarkEnd w:id="9"/>
      <w:bookmarkEnd w:id="10"/>
      <w:r w:rsidRPr="0073147B">
        <w:rPr>
          <w:lang w:val="cs-CZ"/>
        </w:rPr>
        <w:t xml:space="preserve">Šablona </w:t>
      </w:r>
      <w:r w:rsidR="00565241" w:rsidRPr="0073147B">
        <w:rPr>
          <w:lang w:val="cs-CZ"/>
        </w:rPr>
        <w:t>BEP</w:t>
      </w:r>
      <w:r w:rsidR="00375F12" w:rsidRPr="0073147B">
        <w:rPr>
          <w:lang w:val="cs-CZ"/>
        </w:rPr>
        <w:t xml:space="preserve">, </w:t>
      </w:r>
      <w:r w:rsidR="00EA60F2" w:rsidRPr="0073147B">
        <w:rPr>
          <w:lang w:val="cs-CZ"/>
        </w:rPr>
        <w:t>Předběžný BEP a finální BEP</w:t>
      </w:r>
      <w:bookmarkEnd w:id="11"/>
    </w:p>
    <w:p w14:paraId="117F990C" w14:textId="5B28F2F6" w:rsidR="00CA6721" w:rsidRPr="0073147B" w:rsidRDefault="00794816" w:rsidP="007D6B38">
      <w:pPr>
        <w:pStyle w:val="Nadpis5"/>
        <w:numPr>
          <w:ilvl w:val="0"/>
          <w:numId w:val="0"/>
        </w:numPr>
        <w:ind w:left="913"/>
        <w:rPr>
          <w:color w:val="auto"/>
        </w:rPr>
      </w:pPr>
      <w:r w:rsidRPr="0073147B">
        <w:rPr>
          <w:color w:val="auto"/>
        </w:rPr>
        <w:t>Tato š</w:t>
      </w:r>
      <w:r w:rsidR="00B840B6" w:rsidRPr="0073147B">
        <w:rPr>
          <w:color w:val="auto"/>
        </w:rPr>
        <w:t>ablona BEP slouží</w:t>
      </w:r>
      <w:r w:rsidR="004057DB" w:rsidRPr="0073147B">
        <w:rPr>
          <w:color w:val="auto"/>
        </w:rPr>
        <w:t xml:space="preserve"> </w:t>
      </w:r>
      <w:r w:rsidR="00CF0BE3" w:rsidRPr="0073147B">
        <w:rPr>
          <w:color w:val="auto"/>
        </w:rPr>
        <w:t xml:space="preserve">jako podklad </w:t>
      </w:r>
      <w:r w:rsidR="007D6B38" w:rsidRPr="0073147B">
        <w:rPr>
          <w:color w:val="auto"/>
        </w:rPr>
        <w:t>pro</w:t>
      </w:r>
      <w:r w:rsidR="004057DB" w:rsidRPr="0073147B">
        <w:rPr>
          <w:color w:val="auto"/>
        </w:rPr>
        <w:t> </w:t>
      </w:r>
      <w:r w:rsidR="00CF0BE3" w:rsidRPr="0073147B">
        <w:rPr>
          <w:color w:val="auto"/>
        </w:rPr>
        <w:t>z</w:t>
      </w:r>
      <w:r w:rsidR="004057DB" w:rsidRPr="0073147B">
        <w:rPr>
          <w:color w:val="auto"/>
        </w:rPr>
        <w:t xml:space="preserve">pracování dokumentu </w:t>
      </w:r>
      <w:r w:rsidR="004F2793" w:rsidRPr="0073147B">
        <w:rPr>
          <w:color w:val="auto"/>
        </w:rPr>
        <w:t>BEP a to ve verzi</w:t>
      </w:r>
      <w:r w:rsidR="00202D29" w:rsidRPr="0073147B">
        <w:rPr>
          <w:color w:val="auto"/>
        </w:rPr>
        <w:t xml:space="preserve"> </w:t>
      </w:r>
      <w:r w:rsidR="0053776D" w:rsidRPr="0073147B">
        <w:rPr>
          <w:color w:val="auto"/>
        </w:rPr>
        <w:t>Předběžn</w:t>
      </w:r>
      <w:r w:rsidR="000F2192" w:rsidRPr="0073147B">
        <w:rPr>
          <w:color w:val="auto"/>
        </w:rPr>
        <w:t xml:space="preserve">ého BEP, (tj. </w:t>
      </w:r>
      <w:proofErr w:type="spellStart"/>
      <w:r w:rsidR="004057DB" w:rsidRPr="0073147B">
        <w:rPr>
          <w:color w:val="auto"/>
        </w:rPr>
        <w:t>Pre-Contract</w:t>
      </w:r>
      <w:proofErr w:type="spellEnd"/>
      <w:r w:rsidR="004057DB" w:rsidRPr="0073147B">
        <w:rPr>
          <w:color w:val="auto"/>
        </w:rPr>
        <w:t xml:space="preserve"> BEP</w:t>
      </w:r>
      <w:r w:rsidR="00A32A48" w:rsidRPr="0073147B">
        <w:rPr>
          <w:color w:val="auto"/>
        </w:rPr>
        <w:t xml:space="preserve"> </w:t>
      </w:r>
      <w:r w:rsidR="001E4E6F" w:rsidRPr="0073147B">
        <w:rPr>
          <w:color w:val="auto"/>
        </w:rPr>
        <w:t xml:space="preserve">neboli </w:t>
      </w:r>
      <w:r w:rsidR="00253E44" w:rsidRPr="0073147B">
        <w:rPr>
          <w:color w:val="auto"/>
        </w:rPr>
        <w:t xml:space="preserve">BEP před </w:t>
      </w:r>
      <w:r w:rsidR="0016024F" w:rsidRPr="0073147B">
        <w:rPr>
          <w:color w:val="auto"/>
        </w:rPr>
        <w:t>uzavřením</w:t>
      </w:r>
      <w:r w:rsidR="00253E44" w:rsidRPr="0073147B">
        <w:rPr>
          <w:color w:val="auto"/>
        </w:rPr>
        <w:t xml:space="preserve"> </w:t>
      </w:r>
      <w:r w:rsidR="00A32A48" w:rsidRPr="0073147B">
        <w:rPr>
          <w:color w:val="auto"/>
        </w:rPr>
        <w:t>S</w:t>
      </w:r>
      <w:r w:rsidR="00253E44" w:rsidRPr="0073147B">
        <w:rPr>
          <w:color w:val="auto"/>
        </w:rPr>
        <w:t>mlouvy o dílo</w:t>
      </w:r>
      <w:r w:rsidR="000F2192" w:rsidRPr="0073147B">
        <w:rPr>
          <w:color w:val="auto"/>
        </w:rPr>
        <w:t>)</w:t>
      </w:r>
      <w:r w:rsidR="0055455C" w:rsidRPr="0073147B">
        <w:rPr>
          <w:color w:val="auto"/>
        </w:rPr>
        <w:t>. T</w:t>
      </w:r>
      <w:r w:rsidR="00486EC7" w:rsidRPr="0073147B">
        <w:rPr>
          <w:color w:val="auto"/>
        </w:rPr>
        <w:t>akto zpracovaný Předběžný BEP</w:t>
      </w:r>
      <w:r w:rsidR="00A32A48" w:rsidRPr="0073147B">
        <w:rPr>
          <w:color w:val="auto"/>
        </w:rPr>
        <w:t xml:space="preserve"> </w:t>
      </w:r>
      <w:r w:rsidR="00875BEC" w:rsidRPr="0073147B">
        <w:rPr>
          <w:color w:val="auto"/>
        </w:rPr>
        <w:t>Dodav</w:t>
      </w:r>
      <w:r w:rsidR="0012651E" w:rsidRPr="0073147B">
        <w:rPr>
          <w:color w:val="auto"/>
        </w:rPr>
        <w:t>a</w:t>
      </w:r>
      <w:r w:rsidR="00875BEC" w:rsidRPr="0073147B">
        <w:rPr>
          <w:color w:val="auto"/>
        </w:rPr>
        <w:t>tel</w:t>
      </w:r>
      <w:r w:rsidR="00472658" w:rsidRPr="0073147B">
        <w:rPr>
          <w:color w:val="auto"/>
        </w:rPr>
        <w:t xml:space="preserve"> </w:t>
      </w:r>
      <w:r w:rsidR="001F5F76" w:rsidRPr="0073147B">
        <w:rPr>
          <w:color w:val="auto"/>
        </w:rPr>
        <w:t xml:space="preserve">(resp. </w:t>
      </w:r>
      <w:r w:rsidR="00841E90" w:rsidRPr="0073147B">
        <w:rPr>
          <w:color w:val="auto"/>
        </w:rPr>
        <w:t xml:space="preserve">každý z </w:t>
      </w:r>
      <w:r w:rsidR="001F5F76" w:rsidRPr="0073147B">
        <w:rPr>
          <w:color w:val="auto"/>
        </w:rPr>
        <w:t>uchazeč</w:t>
      </w:r>
      <w:r w:rsidR="00841E90" w:rsidRPr="0073147B">
        <w:rPr>
          <w:color w:val="auto"/>
        </w:rPr>
        <w:t>ů</w:t>
      </w:r>
      <w:r w:rsidR="001F5F76" w:rsidRPr="0073147B">
        <w:rPr>
          <w:color w:val="auto"/>
        </w:rPr>
        <w:t xml:space="preserve">) </w:t>
      </w:r>
      <w:r w:rsidR="00242CC5" w:rsidRPr="0073147B">
        <w:rPr>
          <w:color w:val="auto"/>
        </w:rPr>
        <w:t xml:space="preserve">dopracuje </w:t>
      </w:r>
      <w:r w:rsidR="00AC3790" w:rsidRPr="0073147B">
        <w:rPr>
          <w:color w:val="auto"/>
        </w:rPr>
        <w:t>dle podkladů v</w:t>
      </w:r>
      <w:r w:rsidR="009A4245" w:rsidRPr="0073147B">
        <w:rPr>
          <w:color w:val="auto"/>
        </w:rPr>
        <w:t> </w:t>
      </w:r>
      <w:r w:rsidR="00AC3790" w:rsidRPr="0073147B">
        <w:rPr>
          <w:color w:val="auto"/>
        </w:rPr>
        <w:t>zadávací</w:t>
      </w:r>
      <w:r w:rsidR="009A4245" w:rsidRPr="0073147B">
        <w:rPr>
          <w:color w:val="auto"/>
        </w:rPr>
        <w:t xml:space="preserve"> </w:t>
      </w:r>
      <w:r w:rsidR="00AC3790" w:rsidRPr="0073147B">
        <w:rPr>
          <w:color w:val="auto"/>
        </w:rPr>
        <w:t>dokumentaci, vč. dokument</w:t>
      </w:r>
      <w:r w:rsidR="006F13A7" w:rsidRPr="0073147B">
        <w:rPr>
          <w:color w:val="auto"/>
        </w:rPr>
        <w:t>ů</w:t>
      </w:r>
      <w:r w:rsidR="00A022DD" w:rsidRPr="0073147B">
        <w:rPr>
          <w:color w:val="auto"/>
        </w:rPr>
        <w:t xml:space="preserve"> BIM protokol</w:t>
      </w:r>
      <w:r w:rsidR="006F13A7" w:rsidRPr="0073147B">
        <w:rPr>
          <w:color w:val="auto"/>
        </w:rPr>
        <w:t>,</w:t>
      </w:r>
      <w:r w:rsidR="00A022DD" w:rsidRPr="0073147B">
        <w:rPr>
          <w:color w:val="auto"/>
        </w:rPr>
        <w:t xml:space="preserve"> </w:t>
      </w:r>
      <w:r w:rsidR="006F13A7" w:rsidRPr="0073147B">
        <w:rPr>
          <w:color w:val="auto"/>
        </w:rPr>
        <w:t>E</w:t>
      </w:r>
      <w:r w:rsidR="00AC3790" w:rsidRPr="0073147B">
        <w:rPr>
          <w:color w:val="auto"/>
        </w:rPr>
        <w:t>IR</w:t>
      </w:r>
      <w:r w:rsidR="006F13A7" w:rsidRPr="0073147B">
        <w:rPr>
          <w:color w:val="auto"/>
        </w:rPr>
        <w:t>, apod.</w:t>
      </w:r>
      <w:r w:rsidR="00AC3790" w:rsidRPr="0073147B">
        <w:rPr>
          <w:color w:val="auto"/>
        </w:rPr>
        <w:t xml:space="preserve"> </w:t>
      </w:r>
      <w:r w:rsidR="00140A96" w:rsidRPr="0073147B">
        <w:rPr>
          <w:color w:val="auto"/>
        </w:rPr>
        <w:t xml:space="preserve">a </w:t>
      </w:r>
      <w:r w:rsidR="00D378C8" w:rsidRPr="0073147B">
        <w:rPr>
          <w:color w:val="auto"/>
        </w:rPr>
        <w:t xml:space="preserve">předloží </w:t>
      </w:r>
      <w:r w:rsidR="0006328F" w:rsidRPr="0073147B">
        <w:rPr>
          <w:color w:val="auto"/>
        </w:rPr>
        <w:t>jako</w:t>
      </w:r>
      <w:r w:rsidR="00293BBA" w:rsidRPr="0073147B">
        <w:rPr>
          <w:color w:val="auto"/>
        </w:rPr>
        <w:t xml:space="preserve"> </w:t>
      </w:r>
      <w:r w:rsidR="00D378C8" w:rsidRPr="0073147B">
        <w:rPr>
          <w:color w:val="auto"/>
        </w:rPr>
        <w:t xml:space="preserve">přílohu </w:t>
      </w:r>
      <w:r w:rsidR="00293BBA" w:rsidRPr="0073147B">
        <w:rPr>
          <w:color w:val="auto"/>
        </w:rPr>
        <w:t>nabídky</w:t>
      </w:r>
      <w:r w:rsidR="001F5F76" w:rsidRPr="0073147B">
        <w:rPr>
          <w:color w:val="auto"/>
        </w:rPr>
        <w:t xml:space="preserve">. </w:t>
      </w:r>
      <w:r w:rsidR="00CA6721" w:rsidRPr="0073147B">
        <w:rPr>
          <w:color w:val="auto"/>
        </w:rPr>
        <w:t>Hlavním smyslem zpracování Předběžného BEP je doplnění a poskytnutí informací navazujících na požadavky specifikované v zadávací dokumentaci.</w:t>
      </w:r>
    </w:p>
    <w:p w14:paraId="175BC752" w14:textId="55602142" w:rsidR="00CA6721" w:rsidRPr="0073147B" w:rsidRDefault="00CA6721" w:rsidP="00CA6721">
      <w:pPr>
        <w:pStyle w:val="Normlnodsazen"/>
        <w:rPr>
          <w:b/>
          <w:bCs/>
        </w:rPr>
      </w:pPr>
      <w:r w:rsidRPr="0073147B">
        <w:rPr>
          <w:b/>
          <w:bCs/>
        </w:rPr>
        <w:t xml:space="preserve">Zadávací dokumentace v tomto smyslu určuje, </w:t>
      </w:r>
      <w:r w:rsidR="00B07D6D" w:rsidRPr="0073147B">
        <w:rPr>
          <w:b/>
          <w:bCs/>
        </w:rPr>
        <w:t>CO má být výstupem projektu (jaké jsou cíle), zatímco Předběžný BEP a finální BEP specifikuje JAK (jakým způsobem) budou tyto cíle naplněny.</w:t>
      </w:r>
    </w:p>
    <w:p w14:paraId="12DFB3A7" w14:textId="296DA587" w:rsidR="00502460" w:rsidRPr="0073147B" w:rsidRDefault="00630EC3" w:rsidP="007D6B38">
      <w:pPr>
        <w:pStyle w:val="Nadpis5"/>
        <w:numPr>
          <w:ilvl w:val="0"/>
          <w:numId w:val="0"/>
        </w:numPr>
        <w:ind w:left="913"/>
        <w:rPr>
          <w:color w:val="auto"/>
        </w:rPr>
      </w:pPr>
      <w:r w:rsidRPr="0073147B">
        <w:rPr>
          <w:color w:val="auto"/>
        </w:rPr>
        <w:t>KOO</w:t>
      </w:r>
      <w:r w:rsidR="007D6B38" w:rsidRPr="0073147B">
        <w:rPr>
          <w:color w:val="auto"/>
        </w:rPr>
        <w:t>-BIM</w:t>
      </w:r>
      <w:r w:rsidR="0087179F" w:rsidRPr="0073147B">
        <w:rPr>
          <w:color w:val="auto"/>
        </w:rPr>
        <w:t xml:space="preserve"> </w:t>
      </w:r>
      <w:r w:rsidR="00B434EC" w:rsidRPr="0073147B">
        <w:rPr>
          <w:color w:val="auto"/>
        </w:rPr>
        <w:t xml:space="preserve">vyplní, </w:t>
      </w:r>
      <w:r w:rsidR="00506BC2" w:rsidRPr="0073147B">
        <w:rPr>
          <w:color w:val="auto"/>
        </w:rPr>
        <w:t xml:space="preserve">zaktualizuje a upraví veškeré části této šablony </w:t>
      </w:r>
      <w:r w:rsidR="00340E8B" w:rsidRPr="0073147B">
        <w:rPr>
          <w:color w:val="auto"/>
        </w:rPr>
        <w:t xml:space="preserve">BEP </w:t>
      </w:r>
      <w:r w:rsidR="00506BC2" w:rsidRPr="0073147B">
        <w:rPr>
          <w:color w:val="auto"/>
        </w:rPr>
        <w:t xml:space="preserve">tak, aby obsah </w:t>
      </w:r>
      <w:r w:rsidR="001977AA" w:rsidRPr="0073147B">
        <w:rPr>
          <w:color w:val="auto"/>
        </w:rPr>
        <w:t>P</w:t>
      </w:r>
      <w:r w:rsidR="006F13A7" w:rsidRPr="0073147B">
        <w:rPr>
          <w:color w:val="auto"/>
        </w:rPr>
        <w:t xml:space="preserve">ředběžného </w:t>
      </w:r>
      <w:r w:rsidR="001977AA" w:rsidRPr="0073147B">
        <w:rPr>
          <w:color w:val="auto"/>
        </w:rPr>
        <w:t xml:space="preserve">BEP </w:t>
      </w:r>
      <w:r w:rsidR="00506BC2" w:rsidRPr="0073147B">
        <w:rPr>
          <w:color w:val="auto"/>
        </w:rPr>
        <w:t>dostatečn</w:t>
      </w:r>
      <w:r w:rsidR="00340E8B" w:rsidRPr="0073147B">
        <w:rPr>
          <w:color w:val="auto"/>
        </w:rPr>
        <w:t xml:space="preserve">ě </w:t>
      </w:r>
      <w:r w:rsidR="00506BC2" w:rsidRPr="0073147B">
        <w:rPr>
          <w:color w:val="auto"/>
        </w:rPr>
        <w:t>výstižně popisoval veškeré</w:t>
      </w:r>
      <w:r w:rsidR="00DD6096" w:rsidRPr="0073147B">
        <w:rPr>
          <w:color w:val="auto"/>
        </w:rPr>
        <w:t xml:space="preserve"> principy a </w:t>
      </w:r>
      <w:r w:rsidR="006E7C97" w:rsidRPr="0073147B">
        <w:rPr>
          <w:color w:val="auto"/>
        </w:rPr>
        <w:t xml:space="preserve">přístupy a byl </w:t>
      </w:r>
      <w:r w:rsidR="006F25D6" w:rsidRPr="0073147B">
        <w:rPr>
          <w:color w:val="auto"/>
        </w:rPr>
        <w:t>plnohodnotným</w:t>
      </w:r>
      <w:r w:rsidR="001C3C82" w:rsidRPr="0073147B">
        <w:rPr>
          <w:color w:val="auto"/>
        </w:rPr>
        <w:t xml:space="preserve"> </w:t>
      </w:r>
      <w:r w:rsidR="006E7C97" w:rsidRPr="0073147B">
        <w:rPr>
          <w:color w:val="auto"/>
        </w:rPr>
        <w:t xml:space="preserve">podkladem v rámci vyhodnocení nabídek. Zpracování dokumentu </w:t>
      </w:r>
      <w:r w:rsidR="00920D16" w:rsidRPr="0073147B">
        <w:rPr>
          <w:color w:val="auto"/>
        </w:rPr>
        <w:t xml:space="preserve">Předběžný </w:t>
      </w:r>
      <w:r w:rsidR="001977AA" w:rsidRPr="0073147B">
        <w:rPr>
          <w:color w:val="auto"/>
        </w:rPr>
        <w:t xml:space="preserve">BEP </w:t>
      </w:r>
      <w:r w:rsidR="006E7C97" w:rsidRPr="0073147B">
        <w:rPr>
          <w:color w:val="auto"/>
        </w:rPr>
        <w:t xml:space="preserve">je požadováno formou revizí </w:t>
      </w:r>
      <w:r w:rsidR="00C6644B" w:rsidRPr="0073147B">
        <w:rPr>
          <w:color w:val="auto"/>
        </w:rPr>
        <w:t xml:space="preserve">(sledování změn) </w:t>
      </w:r>
      <w:r w:rsidR="006E7C97" w:rsidRPr="0073147B">
        <w:rPr>
          <w:color w:val="auto"/>
        </w:rPr>
        <w:t xml:space="preserve">a komentářů tak, aby byly patrné veškeré změny oproti původnímu textu </w:t>
      </w:r>
      <w:r w:rsidR="007D6B38" w:rsidRPr="0073147B">
        <w:rPr>
          <w:color w:val="auto"/>
        </w:rPr>
        <w:t>Š</w:t>
      </w:r>
      <w:r w:rsidR="006E7C97" w:rsidRPr="0073147B">
        <w:rPr>
          <w:color w:val="auto"/>
        </w:rPr>
        <w:t>ablony</w:t>
      </w:r>
      <w:r w:rsidR="007D6B38" w:rsidRPr="0073147B">
        <w:rPr>
          <w:color w:val="auto"/>
        </w:rPr>
        <w:t xml:space="preserve"> BEP</w:t>
      </w:r>
      <w:r w:rsidR="006E7C97" w:rsidRPr="0073147B">
        <w:rPr>
          <w:color w:val="auto"/>
        </w:rPr>
        <w:t>.</w:t>
      </w:r>
    </w:p>
    <w:p w14:paraId="6E41D551" w14:textId="08803FDA" w:rsidR="00C6644B" w:rsidRPr="0073147B" w:rsidRDefault="00CF0BE3" w:rsidP="007D6B38">
      <w:pPr>
        <w:pStyle w:val="Nadpis5"/>
        <w:numPr>
          <w:ilvl w:val="0"/>
          <w:numId w:val="0"/>
        </w:numPr>
        <w:ind w:left="913"/>
        <w:rPr>
          <w:color w:val="auto"/>
        </w:rPr>
      </w:pPr>
      <w:r w:rsidRPr="0073147B">
        <w:rPr>
          <w:color w:val="auto"/>
        </w:rPr>
        <w:t xml:space="preserve">Nabídky bez </w:t>
      </w:r>
      <w:r w:rsidR="00DA4AD4" w:rsidRPr="0073147B">
        <w:rPr>
          <w:color w:val="auto"/>
        </w:rPr>
        <w:t xml:space="preserve">přiloženého </w:t>
      </w:r>
      <w:r w:rsidR="007D6B38" w:rsidRPr="0073147B">
        <w:rPr>
          <w:color w:val="auto"/>
        </w:rPr>
        <w:t>a</w:t>
      </w:r>
      <w:r w:rsidR="00DA4AD4" w:rsidRPr="0073147B">
        <w:rPr>
          <w:color w:val="auto"/>
        </w:rPr>
        <w:t xml:space="preserve"> </w:t>
      </w:r>
      <w:r w:rsidRPr="0073147B">
        <w:rPr>
          <w:color w:val="auto"/>
        </w:rPr>
        <w:t>řádně doplněného dokumentu P</w:t>
      </w:r>
      <w:r w:rsidR="00920D16" w:rsidRPr="0073147B">
        <w:rPr>
          <w:color w:val="auto"/>
        </w:rPr>
        <w:t xml:space="preserve">ředběžný </w:t>
      </w:r>
      <w:r w:rsidRPr="0073147B">
        <w:rPr>
          <w:color w:val="auto"/>
        </w:rPr>
        <w:t>BEP nebudou považovány za kompletní.</w:t>
      </w:r>
    </w:p>
    <w:p w14:paraId="2345772D" w14:textId="191743A7" w:rsidR="00CF0BE3" w:rsidRPr="0073147B" w:rsidRDefault="00C6644B" w:rsidP="007D6B38">
      <w:pPr>
        <w:pStyle w:val="Nadpis5"/>
        <w:numPr>
          <w:ilvl w:val="0"/>
          <w:numId w:val="0"/>
        </w:numPr>
        <w:ind w:left="913"/>
        <w:rPr>
          <w:color w:val="auto"/>
        </w:rPr>
      </w:pPr>
      <w:r w:rsidRPr="0073147B">
        <w:rPr>
          <w:color w:val="auto"/>
        </w:rPr>
        <w:t>P</w:t>
      </w:r>
      <w:r w:rsidR="00CF0BE3" w:rsidRPr="0073147B">
        <w:rPr>
          <w:color w:val="auto"/>
        </w:rPr>
        <w:t>o uzavření Smlouvy o dílo</w:t>
      </w:r>
      <w:r w:rsidR="007024E7" w:rsidRPr="0073147B">
        <w:rPr>
          <w:color w:val="auto"/>
        </w:rPr>
        <w:t xml:space="preserve"> </w:t>
      </w:r>
      <w:r w:rsidR="00CF0BE3" w:rsidRPr="0073147B">
        <w:rPr>
          <w:color w:val="auto"/>
        </w:rPr>
        <w:t xml:space="preserve">bude </w:t>
      </w:r>
      <w:r w:rsidR="00920D16" w:rsidRPr="0073147B">
        <w:rPr>
          <w:color w:val="auto"/>
        </w:rPr>
        <w:t xml:space="preserve">Předběžný </w:t>
      </w:r>
      <w:r w:rsidR="00CF0BE3" w:rsidRPr="0073147B">
        <w:rPr>
          <w:color w:val="auto"/>
        </w:rPr>
        <w:t xml:space="preserve">BEP </w:t>
      </w:r>
      <w:r w:rsidR="005B5AA8" w:rsidRPr="0073147B">
        <w:rPr>
          <w:color w:val="auto"/>
        </w:rPr>
        <w:t>rozpracován</w:t>
      </w:r>
      <w:r w:rsidR="00CF0BE3" w:rsidRPr="0073147B">
        <w:rPr>
          <w:color w:val="auto"/>
        </w:rPr>
        <w:t xml:space="preserve"> vybraným </w:t>
      </w:r>
      <w:r w:rsidR="00875BEC" w:rsidRPr="0073147B">
        <w:rPr>
          <w:color w:val="auto"/>
        </w:rPr>
        <w:t>Dodav</w:t>
      </w:r>
      <w:r w:rsidR="0012651E" w:rsidRPr="0073147B">
        <w:rPr>
          <w:color w:val="auto"/>
        </w:rPr>
        <w:t>a</w:t>
      </w:r>
      <w:r w:rsidR="00875BEC" w:rsidRPr="0073147B">
        <w:rPr>
          <w:color w:val="auto"/>
        </w:rPr>
        <w:t>tel</w:t>
      </w:r>
      <w:r w:rsidR="00CF0BE3" w:rsidRPr="0073147B">
        <w:rPr>
          <w:color w:val="auto"/>
        </w:rPr>
        <w:t xml:space="preserve">em do kompletní podoby </w:t>
      </w:r>
      <w:r w:rsidR="005B5AA8" w:rsidRPr="0073147B">
        <w:rPr>
          <w:color w:val="auto"/>
        </w:rPr>
        <w:t xml:space="preserve">finálního BEP (tj. </w:t>
      </w:r>
      <w:r w:rsidR="00CF0BE3" w:rsidRPr="0073147B">
        <w:rPr>
          <w:color w:val="auto"/>
        </w:rPr>
        <w:t>Post-</w:t>
      </w:r>
      <w:proofErr w:type="spellStart"/>
      <w:r w:rsidR="00CF0BE3" w:rsidRPr="0073147B">
        <w:rPr>
          <w:color w:val="auto"/>
        </w:rPr>
        <w:t>Contract</w:t>
      </w:r>
      <w:proofErr w:type="spellEnd"/>
      <w:r w:rsidR="00CF0BE3" w:rsidRPr="0073147B">
        <w:rPr>
          <w:color w:val="auto"/>
        </w:rPr>
        <w:t xml:space="preserve"> BEP </w:t>
      </w:r>
      <w:r w:rsidR="00BB2921" w:rsidRPr="0073147B">
        <w:rPr>
          <w:color w:val="auto"/>
        </w:rPr>
        <w:t xml:space="preserve">neboli BEP po uzavření Smlouvy o dílo) </w:t>
      </w:r>
      <w:r w:rsidR="00CF0BE3" w:rsidRPr="0073147B">
        <w:rPr>
          <w:color w:val="auto"/>
        </w:rPr>
        <w:t xml:space="preserve">a </w:t>
      </w:r>
      <w:r w:rsidR="00F65F26" w:rsidRPr="0073147B">
        <w:rPr>
          <w:color w:val="auto"/>
        </w:rPr>
        <w:t xml:space="preserve">stane se </w:t>
      </w:r>
      <w:r w:rsidR="00CF0BE3" w:rsidRPr="0073147B">
        <w:rPr>
          <w:color w:val="auto"/>
        </w:rPr>
        <w:t>pro celý projekční tým kompletním a podrobným návodem pro zpracování projektu s využitím metody BIM, vč. veškerých souvisejících procesů.</w:t>
      </w:r>
    </w:p>
    <w:p w14:paraId="72F5193C" w14:textId="287678B0" w:rsidR="00CF0BE3" w:rsidRPr="00287404" w:rsidRDefault="0073147B" w:rsidP="006E7C97">
      <w:pPr>
        <w:pStyle w:val="Normlnodsazen"/>
        <w:ind w:left="907"/>
        <w:rPr>
          <w:color w:val="4472C4" w:themeColor="accent1"/>
        </w:rPr>
      </w:pPr>
      <w:r w:rsidRPr="00287404">
        <w:rPr>
          <w:color w:val="4472C4" w:themeColor="accent1"/>
        </w:rPr>
        <w:t xml:space="preserve">Pokyny pro vyplnění šablony </w:t>
      </w:r>
      <w:proofErr w:type="spellStart"/>
      <w:r w:rsidRPr="00287404">
        <w:rPr>
          <w:color w:val="4472C4" w:themeColor="accent1"/>
        </w:rPr>
        <w:t>Pre</w:t>
      </w:r>
      <w:proofErr w:type="spellEnd"/>
      <w:r w:rsidRPr="00287404">
        <w:rPr>
          <w:color w:val="4472C4" w:themeColor="accent1"/>
        </w:rPr>
        <w:t>-BEP jsou označeny modrou barvou.</w:t>
      </w:r>
    </w:p>
    <w:p w14:paraId="2AB2D35F" w14:textId="0A41DD50" w:rsidR="00566185" w:rsidRPr="0073147B" w:rsidRDefault="00E905D2" w:rsidP="00002362">
      <w:pPr>
        <w:pStyle w:val="Nadpis2"/>
        <w:rPr>
          <w:lang w:val="cs-CZ"/>
        </w:rPr>
      </w:pPr>
      <w:bookmarkStart w:id="12" w:name="_Toc160796538"/>
      <w:r w:rsidRPr="0073147B">
        <w:rPr>
          <w:lang w:val="cs-CZ"/>
        </w:rPr>
        <w:t xml:space="preserve">Dokument </w:t>
      </w:r>
      <w:r w:rsidR="002676C0" w:rsidRPr="0073147B">
        <w:rPr>
          <w:lang w:val="cs-CZ"/>
        </w:rPr>
        <w:t>Pl</w:t>
      </w:r>
      <w:r w:rsidR="00DB086A" w:rsidRPr="0073147B">
        <w:rPr>
          <w:lang w:val="cs-CZ"/>
        </w:rPr>
        <w:t>á</w:t>
      </w:r>
      <w:r w:rsidR="002676C0" w:rsidRPr="0073147B">
        <w:rPr>
          <w:lang w:val="cs-CZ"/>
        </w:rPr>
        <w:t xml:space="preserve">n realizace BIM (BEP, </w:t>
      </w:r>
      <w:r w:rsidRPr="0073147B">
        <w:rPr>
          <w:lang w:val="cs-CZ"/>
        </w:rPr>
        <w:t xml:space="preserve">BIM </w:t>
      </w:r>
      <w:proofErr w:type="spellStart"/>
      <w:r w:rsidRPr="0073147B">
        <w:rPr>
          <w:lang w:val="cs-CZ"/>
        </w:rPr>
        <w:t>Execution</w:t>
      </w:r>
      <w:proofErr w:type="spellEnd"/>
      <w:r w:rsidRPr="0073147B">
        <w:rPr>
          <w:lang w:val="cs-CZ"/>
        </w:rPr>
        <w:t xml:space="preserve"> </w:t>
      </w:r>
      <w:proofErr w:type="spellStart"/>
      <w:r w:rsidRPr="0073147B">
        <w:rPr>
          <w:lang w:val="cs-CZ"/>
        </w:rPr>
        <w:t>Plan</w:t>
      </w:r>
      <w:proofErr w:type="spellEnd"/>
      <w:r w:rsidRPr="0073147B">
        <w:rPr>
          <w:lang w:val="cs-CZ"/>
        </w:rPr>
        <w:t>)</w:t>
      </w:r>
      <w:bookmarkEnd w:id="12"/>
    </w:p>
    <w:p w14:paraId="7549D88A" w14:textId="105887D5" w:rsidR="001E7F8B" w:rsidRPr="0073147B" w:rsidRDefault="001E7F8B" w:rsidP="007D6B38">
      <w:pPr>
        <w:pStyle w:val="Nadpis5"/>
        <w:numPr>
          <w:ilvl w:val="0"/>
          <w:numId w:val="0"/>
        </w:numPr>
        <w:ind w:left="913"/>
      </w:pPr>
      <w:r w:rsidRPr="0073147B">
        <w:t xml:space="preserve">Tento BEP </w:t>
      </w:r>
      <w:r w:rsidR="0063011A" w:rsidRPr="0073147B">
        <w:t>představu</w:t>
      </w:r>
      <w:r w:rsidRPr="0073147B">
        <w:t>je</w:t>
      </w:r>
      <w:r w:rsidR="0063011A" w:rsidRPr="0073147B">
        <w:t xml:space="preserve"> dokument popisující technické parametry zpracování projektu metodou BIM</w:t>
      </w:r>
      <w:r w:rsidR="00F40BE6">
        <w:t>.</w:t>
      </w:r>
    </w:p>
    <w:p w14:paraId="68CE7716" w14:textId="0D3E959A" w:rsidR="00030219" w:rsidRPr="0073147B" w:rsidRDefault="0010501B" w:rsidP="007D6B38">
      <w:pPr>
        <w:pStyle w:val="Nadpis5"/>
        <w:numPr>
          <w:ilvl w:val="0"/>
          <w:numId w:val="0"/>
        </w:numPr>
        <w:ind w:left="913"/>
      </w:pPr>
      <w:r w:rsidRPr="0073147B">
        <w:t xml:space="preserve">Dokument </w:t>
      </w:r>
      <w:r w:rsidR="007D6B38" w:rsidRPr="0073147B">
        <w:t>definuje</w:t>
      </w:r>
      <w:r w:rsidR="00711A16" w:rsidRPr="0073147B">
        <w:t xml:space="preserve"> role, odpovědnosti účastníků, základní podmínky pro sdílení </w:t>
      </w:r>
      <w:r w:rsidR="007D6B38" w:rsidRPr="0073147B">
        <w:t xml:space="preserve">veškerých projektových </w:t>
      </w:r>
      <w:r w:rsidR="00711A16" w:rsidRPr="0073147B">
        <w:t xml:space="preserve">dat </w:t>
      </w:r>
      <w:r w:rsidR="007D6B38" w:rsidRPr="0073147B">
        <w:t xml:space="preserve">a informací </w:t>
      </w:r>
      <w:r w:rsidR="00711A16" w:rsidRPr="0073147B">
        <w:t xml:space="preserve">v prostředí CDE, postupy zpracování </w:t>
      </w:r>
      <w:r w:rsidR="007D6B38" w:rsidRPr="0073147B">
        <w:t xml:space="preserve">IMS vč. </w:t>
      </w:r>
      <w:r w:rsidR="00711A16" w:rsidRPr="0073147B">
        <w:t xml:space="preserve">dílčích </w:t>
      </w:r>
      <w:proofErr w:type="spellStart"/>
      <w:r w:rsidR="007D6B38" w:rsidRPr="0073147B">
        <w:t>DiMS</w:t>
      </w:r>
      <w:proofErr w:type="spellEnd"/>
      <w:r w:rsidR="007D6B38" w:rsidRPr="0073147B">
        <w:t xml:space="preserve"> </w:t>
      </w:r>
      <w:r w:rsidR="00711A16" w:rsidRPr="0073147B">
        <w:t xml:space="preserve">a projektové dokumentace, používané nástroje a další. </w:t>
      </w:r>
    </w:p>
    <w:p w14:paraId="497528D3" w14:textId="304B500E" w:rsidR="002A4F74" w:rsidRPr="0073147B" w:rsidRDefault="005E60C7" w:rsidP="002A4F74">
      <w:pPr>
        <w:pStyle w:val="Nadpis5"/>
        <w:numPr>
          <w:ilvl w:val="0"/>
          <w:numId w:val="0"/>
        </w:numPr>
        <w:ind w:left="913"/>
      </w:pPr>
      <w:r w:rsidRPr="0073147B">
        <w:t>V</w:t>
      </w:r>
      <w:r w:rsidR="00F45462" w:rsidRPr="0073147B">
        <w:t> průběhu projektu</w:t>
      </w:r>
      <w:r w:rsidRPr="0073147B">
        <w:t xml:space="preserve"> bude BEP</w:t>
      </w:r>
      <w:r w:rsidR="00F45462" w:rsidRPr="0073147B">
        <w:t xml:space="preserve"> doplň</w:t>
      </w:r>
      <w:r w:rsidR="00F13749" w:rsidRPr="0073147B">
        <w:t>o</w:t>
      </w:r>
      <w:r w:rsidR="00F45462" w:rsidRPr="0073147B">
        <w:t xml:space="preserve">ván a jeho aktualizovaná verze bude vždy dostupná všem účastníkům projektu. </w:t>
      </w:r>
      <w:r w:rsidR="006A3D9A" w:rsidRPr="0073147B">
        <w:t xml:space="preserve">Za průběžnou aktualizaci BEP </w:t>
      </w:r>
      <w:r w:rsidR="008918AD" w:rsidRPr="0073147B">
        <w:t xml:space="preserve">a </w:t>
      </w:r>
      <w:r w:rsidR="001B6375" w:rsidRPr="0073147B">
        <w:t xml:space="preserve">zajištění jeho </w:t>
      </w:r>
      <w:r w:rsidR="008918AD" w:rsidRPr="0073147B">
        <w:t>dostupnost</w:t>
      </w:r>
      <w:r w:rsidR="001B6375" w:rsidRPr="0073147B">
        <w:t>i pro všechny účastníky</w:t>
      </w:r>
      <w:r w:rsidR="008918AD" w:rsidRPr="0073147B">
        <w:t xml:space="preserve"> </w:t>
      </w:r>
      <w:r w:rsidR="006A3D9A" w:rsidRPr="0073147B">
        <w:t xml:space="preserve">je </w:t>
      </w:r>
      <w:r w:rsidR="00EC10B6" w:rsidRPr="0073147B">
        <w:t>z</w:t>
      </w:r>
      <w:r w:rsidR="006A3D9A" w:rsidRPr="0073147B">
        <w:t xml:space="preserve">odpovědný </w:t>
      </w:r>
      <w:r w:rsidR="007D6B38" w:rsidRPr="0073147B">
        <w:t>KOO-BIM</w:t>
      </w:r>
      <w:r w:rsidR="004E4D86" w:rsidRPr="0073147B">
        <w:t xml:space="preserve">, tj. osoba zodpovědná za </w:t>
      </w:r>
      <w:r w:rsidR="001965D6" w:rsidRPr="0073147B">
        <w:t xml:space="preserve">BIM na straně </w:t>
      </w:r>
      <w:r w:rsidR="00875BEC" w:rsidRPr="0073147B">
        <w:t>Dodav</w:t>
      </w:r>
      <w:r w:rsidR="0012651E" w:rsidRPr="0073147B">
        <w:t>a</w:t>
      </w:r>
      <w:r w:rsidR="00875BEC" w:rsidRPr="0073147B">
        <w:t>tel</w:t>
      </w:r>
      <w:r w:rsidR="007D6B38" w:rsidRPr="0073147B">
        <w:t>e</w:t>
      </w:r>
      <w:r w:rsidR="006A3D9A" w:rsidRPr="0073147B">
        <w:t>.</w:t>
      </w:r>
      <w:r w:rsidR="00EC10B6" w:rsidRPr="0073147B">
        <w:t xml:space="preserve"> Veškeré změny </w:t>
      </w:r>
      <w:r w:rsidR="008B7073" w:rsidRPr="0073147B">
        <w:t xml:space="preserve">v dokumentu </w:t>
      </w:r>
      <w:r w:rsidR="00EC10B6" w:rsidRPr="0073147B">
        <w:t>budou</w:t>
      </w:r>
      <w:r w:rsidR="008E6E4B" w:rsidRPr="0073147B">
        <w:t xml:space="preserve"> oboustranně</w:t>
      </w:r>
      <w:r w:rsidR="00EC10B6" w:rsidRPr="0073147B">
        <w:t xml:space="preserve"> odsouhlaseny </w:t>
      </w:r>
      <w:r w:rsidR="007D6B38" w:rsidRPr="0073147B">
        <w:t>KOO-BIM</w:t>
      </w:r>
      <w:r w:rsidR="005A2EF0" w:rsidRPr="0073147B">
        <w:t xml:space="preserve"> na straně </w:t>
      </w:r>
      <w:r w:rsidR="00875BEC" w:rsidRPr="0073147B">
        <w:t>Dodav</w:t>
      </w:r>
      <w:r w:rsidR="0012651E" w:rsidRPr="0073147B">
        <w:t>a</w:t>
      </w:r>
      <w:r w:rsidR="00875BEC" w:rsidRPr="0073147B">
        <w:t>tel</w:t>
      </w:r>
      <w:r w:rsidR="007D6B38" w:rsidRPr="0073147B">
        <w:t xml:space="preserve">e </w:t>
      </w:r>
      <w:r w:rsidR="00A225F6" w:rsidRPr="0073147B">
        <w:t xml:space="preserve">a </w:t>
      </w:r>
      <w:r w:rsidR="007D6B38" w:rsidRPr="0073147B">
        <w:t>PM-BIM</w:t>
      </w:r>
      <w:r w:rsidR="0034031F" w:rsidRPr="0073147B">
        <w:t xml:space="preserve"> </w:t>
      </w:r>
      <w:r w:rsidR="005A2EF0" w:rsidRPr="0073147B">
        <w:t>na straně</w:t>
      </w:r>
      <w:r w:rsidR="00583FA5" w:rsidRPr="0073147B">
        <w:t xml:space="preserve"> Objednatele</w:t>
      </w:r>
      <w:r w:rsidR="00A225F6" w:rsidRPr="0073147B">
        <w:t>.</w:t>
      </w:r>
      <w:r w:rsidR="007F0BF0">
        <w:t xml:space="preserve"> </w:t>
      </w:r>
    </w:p>
    <w:p w14:paraId="787A815C" w14:textId="77777777" w:rsidR="005F51EC" w:rsidRPr="005F51EC" w:rsidRDefault="005F51EC" w:rsidP="005F51EC">
      <w:pPr>
        <w:pStyle w:val="Nadpis2"/>
        <w:rPr>
          <w:lang w:val="pl-PL"/>
        </w:rPr>
      </w:pPr>
      <w:bookmarkStart w:id="13" w:name="_Toc160796539"/>
      <w:r>
        <w:rPr>
          <w:lang w:val="cs-CZ"/>
        </w:rPr>
        <w:t>Dokument MIDP</w:t>
      </w:r>
      <w:bookmarkEnd w:id="13"/>
    </w:p>
    <w:p w14:paraId="290901E8" w14:textId="77777777" w:rsidR="005F51EC" w:rsidRDefault="005F51EC" w:rsidP="005F51EC">
      <w:pPr>
        <w:pStyle w:val="Normlnodsazen"/>
      </w:pPr>
      <w:r>
        <w:t xml:space="preserve">Dodavatel připraví a předloží MIDP (Plán předávání informací), který je přílohou BEP, a to po uzavření Smlouvy o dílo podle termínů stanovených ve Smlouvě o dílo. </w:t>
      </w:r>
    </w:p>
    <w:p w14:paraId="0ED686B9" w14:textId="599AF5B9" w:rsidR="00197DAB" w:rsidRPr="005F51EC" w:rsidRDefault="005F51EC" w:rsidP="005F51EC">
      <w:pPr>
        <w:pStyle w:val="Normlnodsazen"/>
      </w:pPr>
      <w:r>
        <w:t xml:space="preserve">MIDP není součástí </w:t>
      </w:r>
      <w:proofErr w:type="spellStart"/>
      <w:r>
        <w:t>Pre-Contract</w:t>
      </w:r>
      <w:proofErr w:type="spellEnd"/>
      <w:r>
        <w:t xml:space="preserve"> BEP a není vyžadován jako součást nabídek uchazečů, tj. před uzavřením Smlouvy o dílo. </w:t>
      </w:r>
      <w:r w:rsidR="00E70494" w:rsidRPr="005F51EC">
        <w:br w:type="page"/>
      </w:r>
    </w:p>
    <w:p w14:paraId="7EF3EA7C" w14:textId="42499837" w:rsidR="00197DAB" w:rsidRPr="0073147B" w:rsidRDefault="00301CEF" w:rsidP="00197DAB">
      <w:pPr>
        <w:pStyle w:val="Nadpis1"/>
        <w:rPr>
          <w:lang w:val="cs-CZ"/>
        </w:rPr>
      </w:pPr>
      <w:bookmarkStart w:id="14" w:name="_Toc160796540"/>
      <w:r w:rsidRPr="0073147B">
        <w:rPr>
          <w:lang w:val="cs-CZ"/>
        </w:rPr>
        <w:lastRenderedPageBreak/>
        <w:t>I</w:t>
      </w:r>
      <w:r w:rsidR="00197DAB" w:rsidRPr="0073147B">
        <w:rPr>
          <w:lang w:val="cs-CZ"/>
        </w:rPr>
        <w:t>nformace</w:t>
      </w:r>
      <w:r w:rsidRPr="0073147B">
        <w:rPr>
          <w:lang w:val="cs-CZ"/>
        </w:rPr>
        <w:t xml:space="preserve"> o projektu</w:t>
      </w:r>
      <w:bookmarkEnd w:id="14"/>
    </w:p>
    <w:p w14:paraId="38703A75" w14:textId="272EB0BF" w:rsidR="00E905D2" w:rsidRPr="0073147B" w:rsidRDefault="2A950B55" w:rsidP="00893E4F">
      <w:pPr>
        <w:pStyle w:val="Nadpis2"/>
        <w:rPr>
          <w:lang w:val="cs-CZ"/>
        </w:rPr>
      </w:pPr>
      <w:bookmarkStart w:id="15" w:name="_Toc95230729"/>
      <w:bookmarkStart w:id="16" w:name="_Toc160796541"/>
      <w:bookmarkEnd w:id="15"/>
      <w:r w:rsidRPr="0073147B">
        <w:rPr>
          <w:lang w:val="cs-CZ"/>
        </w:rPr>
        <w:t>I</w:t>
      </w:r>
      <w:r w:rsidR="00301CEF" w:rsidRPr="0073147B">
        <w:rPr>
          <w:lang w:val="cs-CZ"/>
        </w:rPr>
        <w:t>dentifikační údaje</w:t>
      </w:r>
      <w:bookmarkEnd w:id="16"/>
    </w:p>
    <w:p w14:paraId="6B7ADEF8" w14:textId="77777777" w:rsidR="00611028" w:rsidRPr="0073147B" w:rsidRDefault="00611028" w:rsidP="00611028">
      <w:pPr>
        <w:pStyle w:val="Normlnodsazen"/>
      </w:pPr>
      <w:r w:rsidRPr="0073147B">
        <w:t>Základní informace o projektu jsou uvedeny v následující tab.</w:t>
      </w:r>
    </w:p>
    <w:p w14:paraId="63C8CAF9" w14:textId="30452A0D" w:rsidR="00611028" w:rsidRPr="0073147B" w:rsidRDefault="00611028" w:rsidP="00611028">
      <w:pPr>
        <w:pStyle w:val="Normlnodsazen"/>
      </w:pPr>
      <w:bookmarkStart w:id="17" w:name="_Ref95390215"/>
      <w:r w:rsidRPr="0073147B">
        <w:t>Tab.</w:t>
      </w:r>
      <w:bookmarkEnd w:id="17"/>
      <w:r w:rsidR="004D1A8D">
        <w:t xml:space="preserve"> X –</w:t>
      </w:r>
      <w:r w:rsidRPr="0073147B">
        <w:t xml:space="preserve"> Identifikační údaje o projektu</w:t>
      </w:r>
    </w:p>
    <w:tbl>
      <w:tblPr>
        <w:tblStyle w:val="Mkatabulky"/>
        <w:tblW w:w="18877" w:type="dxa"/>
        <w:tblInd w:w="9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7"/>
        <w:gridCol w:w="5611"/>
        <w:gridCol w:w="4719"/>
        <w:gridCol w:w="4720"/>
      </w:tblGrid>
      <w:tr w:rsidR="004D1A8D" w:rsidRPr="005F51EC" w14:paraId="004E6EB1" w14:textId="77777777" w:rsidTr="004D1A8D">
        <w:trPr>
          <w:trHeight w:val="283"/>
        </w:trPr>
        <w:tc>
          <w:tcPr>
            <w:tcW w:w="3827" w:type="dxa"/>
            <w:vAlign w:val="center"/>
          </w:tcPr>
          <w:p w14:paraId="08C1CAD1" w14:textId="4FA1DF5D" w:rsidR="004D1A8D" w:rsidRPr="007F2A69" w:rsidRDefault="004D1A8D" w:rsidP="004D1A8D">
            <w:pPr>
              <w:rPr>
                <w:lang w:val="cs-CZ"/>
              </w:rPr>
            </w:pPr>
            <w:proofErr w:type="spellStart"/>
            <w:r w:rsidRPr="00D163DA">
              <w:rPr>
                <w:b/>
                <w:bCs/>
              </w:rPr>
              <w:t>Název</w:t>
            </w:r>
            <w:proofErr w:type="spellEnd"/>
            <w:r w:rsidRPr="00D163DA">
              <w:rPr>
                <w:b/>
                <w:bCs/>
              </w:rPr>
              <w:t xml:space="preserve"> </w:t>
            </w:r>
            <w:proofErr w:type="spellStart"/>
            <w:r w:rsidRPr="00D163DA">
              <w:rPr>
                <w:b/>
                <w:bCs/>
              </w:rPr>
              <w:t>projektu</w:t>
            </w:r>
            <w:proofErr w:type="spellEnd"/>
          </w:p>
        </w:tc>
        <w:tc>
          <w:tcPr>
            <w:tcW w:w="5611" w:type="dxa"/>
            <w:vAlign w:val="center"/>
          </w:tcPr>
          <w:p w14:paraId="0D8E6A7A" w14:textId="1002C669" w:rsidR="004D1A8D" w:rsidRPr="007F2A69" w:rsidRDefault="004D1A8D" w:rsidP="004D1A8D">
            <w:pPr>
              <w:rPr>
                <w:lang w:val="cs-CZ"/>
              </w:rPr>
            </w:pPr>
            <w:r w:rsidRPr="004D1A8D">
              <w:rPr>
                <w:lang w:val="cs-CZ"/>
              </w:rPr>
              <w:t>Dílny a jídelna v areálu SPŠ strojnická a SOŠ prof. Švejcara</w:t>
            </w:r>
          </w:p>
        </w:tc>
        <w:tc>
          <w:tcPr>
            <w:tcW w:w="4719" w:type="dxa"/>
            <w:vAlign w:val="center"/>
          </w:tcPr>
          <w:p w14:paraId="291FAE77" w14:textId="529DBF54" w:rsidR="004D1A8D" w:rsidRPr="007F2A69" w:rsidRDefault="004D1A8D" w:rsidP="004D1A8D">
            <w:pPr>
              <w:rPr>
                <w:lang w:val="cs-CZ"/>
              </w:rPr>
            </w:pPr>
          </w:p>
        </w:tc>
        <w:tc>
          <w:tcPr>
            <w:tcW w:w="4720" w:type="dxa"/>
            <w:vAlign w:val="center"/>
          </w:tcPr>
          <w:p w14:paraId="3F74D64F" w14:textId="2F5FAEA7" w:rsidR="004D1A8D" w:rsidRPr="007F2A69" w:rsidRDefault="004D1A8D" w:rsidP="004D1A8D">
            <w:pPr>
              <w:rPr>
                <w:lang w:val="cs-CZ"/>
              </w:rPr>
            </w:pPr>
          </w:p>
        </w:tc>
      </w:tr>
      <w:tr w:rsidR="004D1A8D" w:rsidRPr="00132D7C" w14:paraId="3867E317" w14:textId="77777777" w:rsidTr="004D1A8D">
        <w:trPr>
          <w:trHeight w:val="283"/>
        </w:trPr>
        <w:tc>
          <w:tcPr>
            <w:tcW w:w="3827" w:type="dxa"/>
            <w:vAlign w:val="center"/>
          </w:tcPr>
          <w:p w14:paraId="6F1ABD42" w14:textId="55825288" w:rsidR="004D1A8D" w:rsidRPr="007F2A69" w:rsidRDefault="004D1A8D" w:rsidP="004D1A8D">
            <w:pPr>
              <w:rPr>
                <w:lang w:val="cs-CZ"/>
              </w:rPr>
            </w:pPr>
            <w:proofErr w:type="spellStart"/>
            <w:r w:rsidRPr="00D163DA">
              <w:rPr>
                <w:b/>
                <w:bCs/>
              </w:rPr>
              <w:t>Objednatel</w:t>
            </w:r>
            <w:proofErr w:type="spellEnd"/>
          </w:p>
        </w:tc>
        <w:tc>
          <w:tcPr>
            <w:tcW w:w="5611" w:type="dxa"/>
            <w:vAlign w:val="center"/>
          </w:tcPr>
          <w:p w14:paraId="6FDB90EC" w14:textId="58DF8FC1" w:rsidR="004D1A8D" w:rsidRPr="007F2A69" w:rsidRDefault="004D1A8D" w:rsidP="004D1A8D">
            <w:pPr>
              <w:rPr>
                <w:lang w:val="cs-CZ"/>
              </w:rPr>
            </w:pPr>
            <w:r w:rsidRPr="00F92EFC">
              <w:rPr>
                <w:lang w:val="cs-CZ"/>
              </w:rPr>
              <w:t>Plzeňský kraj</w:t>
            </w:r>
          </w:p>
        </w:tc>
        <w:tc>
          <w:tcPr>
            <w:tcW w:w="4719" w:type="dxa"/>
            <w:vAlign w:val="center"/>
          </w:tcPr>
          <w:p w14:paraId="5BF9358B" w14:textId="2B9786CA" w:rsidR="004D1A8D" w:rsidRPr="007F2A69" w:rsidRDefault="004D1A8D" w:rsidP="004D1A8D">
            <w:pPr>
              <w:rPr>
                <w:lang w:val="cs-CZ"/>
              </w:rPr>
            </w:pPr>
          </w:p>
        </w:tc>
        <w:tc>
          <w:tcPr>
            <w:tcW w:w="4720" w:type="dxa"/>
            <w:vAlign w:val="center"/>
          </w:tcPr>
          <w:p w14:paraId="02880D03" w14:textId="04BBFFF5" w:rsidR="004D1A8D" w:rsidRPr="007F2A69" w:rsidRDefault="004D1A8D" w:rsidP="004D1A8D">
            <w:pPr>
              <w:rPr>
                <w:lang w:val="cs-CZ"/>
              </w:rPr>
            </w:pPr>
          </w:p>
        </w:tc>
      </w:tr>
      <w:tr w:rsidR="004D1A8D" w:rsidRPr="0073147B" w14:paraId="45D61342" w14:textId="77777777" w:rsidTr="004D1A8D">
        <w:trPr>
          <w:trHeight w:val="294"/>
        </w:trPr>
        <w:tc>
          <w:tcPr>
            <w:tcW w:w="3827" w:type="dxa"/>
            <w:vAlign w:val="center"/>
          </w:tcPr>
          <w:p w14:paraId="0586EA79" w14:textId="6C3A39E5" w:rsidR="004D1A8D" w:rsidRPr="007F2A69" w:rsidRDefault="004D1A8D" w:rsidP="004D1A8D">
            <w:pPr>
              <w:rPr>
                <w:lang w:val="cs-CZ"/>
              </w:rPr>
            </w:pPr>
            <w:proofErr w:type="spellStart"/>
            <w:r w:rsidRPr="00D163DA">
              <w:rPr>
                <w:b/>
                <w:bCs/>
              </w:rPr>
              <w:t>Adresa</w:t>
            </w:r>
            <w:proofErr w:type="spellEnd"/>
            <w:r w:rsidRPr="00D163DA">
              <w:rPr>
                <w:b/>
                <w:bCs/>
              </w:rPr>
              <w:t xml:space="preserve"> </w:t>
            </w:r>
            <w:proofErr w:type="spellStart"/>
            <w:r w:rsidRPr="00D163DA">
              <w:rPr>
                <w:b/>
                <w:bCs/>
              </w:rPr>
              <w:t>projektu</w:t>
            </w:r>
            <w:proofErr w:type="spellEnd"/>
          </w:p>
        </w:tc>
        <w:tc>
          <w:tcPr>
            <w:tcW w:w="5611" w:type="dxa"/>
            <w:vAlign w:val="center"/>
          </w:tcPr>
          <w:p w14:paraId="23DDE166" w14:textId="10CBE9B3" w:rsidR="004D1A8D" w:rsidRPr="007F2A69" w:rsidRDefault="004D1A8D" w:rsidP="004D1A8D">
            <w:pPr>
              <w:rPr>
                <w:lang w:val="cs-CZ"/>
              </w:rPr>
            </w:pPr>
            <w:proofErr w:type="spellStart"/>
            <w:r>
              <w:t>Klatovská</w:t>
            </w:r>
            <w:proofErr w:type="spellEnd"/>
            <w:r>
              <w:t xml:space="preserve"> </w:t>
            </w:r>
            <w:proofErr w:type="spellStart"/>
            <w:r>
              <w:t>třída</w:t>
            </w:r>
            <w:proofErr w:type="spellEnd"/>
            <w:r>
              <w:t xml:space="preserve"> 1615/109, 301 00 </w:t>
            </w:r>
            <w:proofErr w:type="spellStart"/>
            <w:r>
              <w:t>Plzeň</w:t>
            </w:r>
            <w:proofErr w:type="spellEnd"/>
          </w:p>
        </w:tc>
        <w:tc>
          <w:tcPr>
            <w:tcW w:w="4719" w:type="dxa"/>
            <w:vAlign w:val="center"/>
          </w:tcPr>
          <w:p w14:paraId="047FA947" w14:textId="5553A8FE" w:rsidR="004D1A8D" w:rsidRPr="007F2A69" w:rsidRDefault="004D1A8D" w:rsidP="004D1A8D">
            <w:pPr>
              <w:rPr>
                <w:lang w:val="cs-CZ"/>
              </w:rPr>
            </w:pPr>
          </w:p>
        </w:tc>
        <w:tc>
          <w:tcPr>
            <w:tcW w:w="4720" w:type="dxa"/>
            <w:vAlign w:val="center"/>
          </w:tcPr>
          <w:p w14:paraId="308DAA96" w14:textId="60BCC634" w:rsidR="004D1A8D" w:rsidRPr="007F2A69" w:rsidRDefault="004D1A8D" w:rsidP="004D1A8D">
            <w:pPr>
              <w:rPr>
                <w:lang w:val="cs-CZ"/>
              </w:rPr>
            </w:pPr>
          </w:p>
        </w:tc>
      </w:tr>
      <w:tr w:rsidR="004D1A8D" w:rsidRPr="005F51EC" w14:paraId="0FB68038" w14:textId="77777777" w:rsidTr="004D1A8D">
        <w:trPr>
          <w:trHeight w:val="283"/>
        </w:trPr>
        <w:tc>
          <w:tcPr>
            <w:tcW w:w="3827" w:type="dxa"/>
          </w:tcPr>
          <w:p w14:paraId="7875A97B" w14:textId="79D133E4" w:rsidR="004D1A8D" w:rsidRPr="007F2A69" w:rsidRDefault="004D1A8D" w:rsidP="004D1A8D">
            <w:pPr>
              <w:jc w:val="both"/>
              <w:rPr>
                <w:lang w:val="cs-CZ"/>
              </w:rPr>
            </w:pPr>
            <w:proofErr w:type="spellStart"/>
            <w:r w:rsidRPr="00D163DA">
              <w:rPr>
                <w:b/>
                <w:bCs/>
              </w:rPr>
              <w:t>Popis</w:t>
            </w:r>
            <w:proofErr w:type="spellEnd"/>
            <w:r w:rsidRPr="00D163DA">
              <w:rPr>
                <w:b/>
                <w:bCs/>
              </w:rPr>
              <w:t xml:space="preserve"> </w:t>
            </w:r>
            <w:proofErr w:type="spellStart"/>
            <w:r w:rsidRPr="00D163DA">
              <w:rPr>
                <w:b/>
                <w:bCs/>
              </w:rPr>
              <w:t>projektu</w:t>
            </w:r>
            <w:proofErr w:type="spellEnd"/>
          </w:p>
        </w:tc>
        <w:tc>
          <w:tcPr>
            <w:tcW w:w="5611" w:type="dxa"/>
            <w:vAlign w:val="center"/>
          </w:tcPr>
          <w:p w14:paraId="54F3D3BC" w14:textId="69C0B70C" w:rsidR="004D1A8D" w:rsidRPr="007F2A69" w:rsidRDefault="004D1A8D" w:rsidP="004D1A8D">
            <w:pPr>
              <w:jc w:val="both"/>
              <w:rPr>
                <w:lang w:val="cs-CZ"/>
              </w:rPr>
            </w:pPr>
            <w:r w:rsidRPr="004D1A8D">
              <w:rPr>
                <w:lang w:val="cs-CZ"/>
              </w:rPr>
              <w:t>Přístavba třípodlažního objektu dílen a nové jídelny ve dvoře školy včetně vestavby nových kapacitních šaten v prostoru školy.</w:t>
            </w:r>
          </w:p>
        </w:tc>
        <w:tc>
          <w:tcPr>
            <w:tcW w:w="4719" w:type="dxa"/>
          </w:tcPr>
          <w:p w14:paraId="24763EF7" w14:textId="121CDDCD" w:rsidR="004D1A8D" w:rsidRPr="007F2A69" w:rsidRDefault="004D1A8D" w:rsidP="004D1A8D">
            <w:pPr>
              <w:jc w:val="both"/>
              <w:rPr>
                <w:lang w:val="cs-CZ"/>
              </w:rPr>
            </w:pPr>
          </w:p>
        </w:tc>
        <w:tc>
          <w:tcPr>
            <w:tcW w:w="4720" w:type="dxa"/>
            <w:vAlign w:val="center"/>
          </w:tcPr>
          <w:p w14:paraId="675A5688" w14:textId="3B5711D3" w:rsidR="004D1A8D" w:rsidRPr="007F2A69" w:rsidRDefault="004D1A8D" w:rsidP="004D1A8D">
            <w:pPr>
              <w:rPr>
                <w:lang w:val="cs-CZ"/>
              </w:rPr>
            </w:pPr>
          </w:p>
        </w:tc>
      </w:tr>
      <w:tr w:rsidR="004D1A8D" w:rsidRPr="0073147B" w14:paraId="491CF4B0" w14:textId="77777777" w:rsidTr="004D1A8D">
        <w:trPr>
          <w:trHeight w:val="283"/>
        </w:trPr>
        <w:tc>
          <w:tcPr>
            <w:tcW w:w="3827" w:type="dxa"/>
            <w:vAlign w:val="center"/>
          </w:tcPr>
          <w:p w14:paraId="35878D32" w14:textId="213B4611" w:rsidR="004D1A8D" w:rsidRPr="007F2A69" w:rsidRDefault="004D1A8D" w:rsidP="004D1A8D">
            <w:pPr>
              <w:rPr>
                <w:highlight w:val="yellow"/>
                <w:lang w:val="cs-CZ"/>
              </w:rPr>
            </w:pPr>
            <w:proofErr w:type="spellStart"/>
            <w:r w:rsidRPr="00D163DA">
              <w:rPr>
                <w:b/>
                <w:bCs/>
              </w:rPr>
              <w:t>Stupně</w:t>
            </w:r>
            <w:proofErr w:type="spellEnd"/>
            <w:r w:rsidRPr="00D163DA">
              <w:rPr>
                <w:b/>
                <w:bCs/>
              </w:rPr>
              <w:t xml:space="preserve"> </w:t>
            </w:r>
            <w:proofErr w:type="spellStart"/>
            <w:r w:rsidRPr="00D163DA">
              <w:rPr>
                <w:b/>
                <w:bCs/>
              </w:rPr>
              <w:t>projektové</w:t>
            </w:r>
            <w:proofErr w:type="spellEnd"/>
            <w:r w:rsidRPr="00D163DA">
              <w:rPr>
                <w:b/>
                <w:bCs/>
              </w:rPr>
              <w:t xml:space="preserve"> </w:t>
            </w:r>
            <w:proofErr w:type="spellStart"/>
            <w:r w:rsidRPr="00D163DA">
              <w:rPr>
                <w:b/>
                <w:bCs/>
              </w:rPr>
              <w:t>dokumentace</w:t>
            </w:r>
            <w:proofErr w:type="spellEnd"/>
          </w:p>
        </w:tc>
        <w:tc>
          <w:tcPr>
            <w:tcW w:w="5611" w:type="dxa"/>
            <w:vAlign w:val="center"/>
          </w:tcPr>
          <w:p w14:paraId="2C408085" w14:textId="54B5F851" w:rsidR="004D1A8D" w:rsidRPr="007F2A69" w:rsidRDefault="004D1A8D" w:rsidP="004D1A8D">
            <w:pPr>
              <w:rPr>
                <w:highlight w:val="yellow"/>
                <w:lang w:val="cs-CZ"/>
              </w:rPr>
            </w:pPr>
            <w:r w:rsidRPr="00F92EFC">
              <w:t xml:space="preserve">DUR, DSP </w:t>
            </w:r>
            <w:r w:rsidR="00F92EFC" w:rsidRPr="00F92EFC">
              <w:t xml:space="preserve">/ </w:t>
            </w:r>
            <w:r w:rsidRPr="00F92EFC">
              <w:t>DUSP, DPS</w:t>
            </w:r>
            <w:r w:rsidR="00D153BA">
              <w:t>*</w:t>
            </w:r>
          </w:p>
        </w:tc>
        <w:tc>
          <w:tcPr>
            <w:tcW w:w="4719" w:type="dxa"/>
            <w:vAlign w:val="center"/>
          </w:tcPr>
          <w:p w14:paraId="67618B87" w14:textId="290EBD79" w:rsidR="004D1A8D" w:rsidRPr="007F2A69" w:rsidRDefault="004D1A8D" w:rsidP="004D1A8D">
            <w:pPr>
              <w:rPr>
                <w:highlight w:val="yellow"/>
                <w:lang w:val="cs-CZ"/>
              </w:rPr>
            </w:pPr>
          </w:p>
        </w:tc>
        <w:tc>
          <w:tcPr>
            <w:tcW w:w="4720" w:type="dxa"/>
            <w:vAlign w:val="center"/>
          </w:tcPr>
          <w:p w14:paraId="2432BA2C" w14:textId="1653B1DB" w:rsidR="004D1A8D" w:rsidRPr="007F2A69" w:rsidRDefault="004D1A8D" w:rsidP="004D1A8D">
            <w:pPr>
              <w:rPr>
                <w:lang w:val="cs-CZ"/>
              </w:rPr>
            </w:pPr>
          </w:p>
        </w:tc>
      </w:tr>
    </w:tbl>
    <w:p w14:paraId="70CAB206" w14:textId="4603E173" w:rsidR="004D1A8D" w:rsidRPr="00D153BA" w:rsidRDefault="00D153BA" w:rsidP="00D153BA">
      <w:pPr>
        <w:pStyle w:val="Normlnodsazen"/>
        <w:rPr>
          <w:i/>
          <w:iCs/>
        </w:rPr>
      </w:pPr>
      <w:r w:rsidRPr="008D364D">
        <w:rPr>
          <w:i/>
          <w:iCs/>
        </w:rPr>
        <w:t>* V případě, že na projektu bude probíhat sloučené stavební řízení (DUSP), požadavky na stupeň DUR se neuplatní.</w:t>
      </w:r>
    </w:p>
    <w:p w14:paraId="660336FC" w14:textId="126CBE3C" w:rsidR="000B47F2" w:rsidRPr="0073147B" w:rsidRDefault="00611028" w:rsidP="009C1C77">
      <w:pPr>
        <w:pStyle w:val="Normlnodsazen"/>
      </w:pPr>
      <w:r w:rsidRPr="0073147B">
        <w:t>Další podrobnosti a požadavky Objednatele související s projektem jsou uvedeny v zadávací dokumentaci.</w:t>
      </w:r>
      <w:bookmarkStart w:id="18" w:name="_Toc5891392"/>
    </w:p>
    <w:p w14:paraId="1DEC6AD1" w14:textId="73D65AF0" w:rsidR="00301CEF" w:rsidRPr="00C13AEE" w:rsidRDefault="001628B6" w:rsidP="00C13AEE">
      <w:pPr>
        <w:pStyle w:val="Normlnodsazen"/>
        <w:rPr>
          <w:color w:val="4472C4" w:themeColor="accent1"/>
        </w:rPr>
      </w:pPr>
      <w:r w:rsidRPr="001628B6">
        <w:rPr>
          <w:color w:val="4472C4" w:themeColor="accent1"/>
        </w:rPr>
        <w:t xml:space="preserve">Dodavatel v případě potřeby aktualizuje </w:t>
      </w:r>
      <w:r>
        <w:rPr>
          <w:color w:val="4472C4" w:themeColor="accent1"/>
        </w:rPr>
        <w:t>informace o projektu</w:t>
      </w:r>
      <w:r w:rsidR="00C13AEE">
        <w:rPr>
          <w:color w:val="4472C4" w:themeColor="accent1"/>
        </w:rPr>
        <w:t>. (Vztahuje se k </w:t>
      </w:r>
      <w:proofErr w:type="spellStart"/>
      <w:r w:rsidR="00C13AEE">
        <w:rPr>
          <w:color w:val="4472C4" w:themeColor="accent1"/>
        </w:rPr>
        <w:t>Pre-Contract</w:t>
      </w:r>
      <w:proofErr w:type="spellEnd"/>
      <w:r w:rsidR="00C13AEE">
        <w:rPr>
          <w:color w:val="4472C4" w:themeColor="accent1"/>
        </w:rPr>
        <w:t xml:space="preserve"> BEP, Post-</w:t>
      </w:r>
      <w:proofErr w:type="spellStart"/>
      <w:r w:rsidR="00C13AEE">
        <w:rPr>
          <w:color w:val="4472C4" w:themeColor="accent1"/>
        </w:rPr>
        <w:t>Contract</w:t>
      </w:r>
      <w:proofErr w:type="spellEnd"/>
      <w:r w:rsidR="00C13AEE">
        <w:rPr>
          <w:color w:val="4472C4" w:themeColor="accent1"/>
        </w:rPr>
        <w:t xml:space="preserve"> BEP.)</w:t>
      </w:r>
    </w:p>
    <w:p w14:paraId="17964B55" w14:textId="17DB4B20" w:rsidR="002A4F74" w:rsidRDefault="002A4F74" w:rsidP="002A4F74">
      <w:pPr>
        <w:pStyle w:val="Nadpis2"/>
        <w:rPr>
          <w:lang w:val="cs-CZ"/>
        </w:rPr>
      </w:pPr>
      <w:bookmarkStart w:id="19" w:name="_Toc160796542"/>
      <w:r w:rsidRPr="0073147B">
        <w:rPr>
          <w:lang w:val="cs-CZ"/>
        </w:rPr>
        <w:t>Popis projektu</w:t>
      </w:r>
      <w:bookmarkEnd w:id="19"/>
    </w:p>
    <w:p w14:paraId="61AF3CF7" w14:textId="77777777" w:rsidR="004D1A8D" w:rsidRDefault="004D1A8D" w:rsidP="004D1A8D">
      <w:pPr>
        <w:pStyle w:val="Normlnodsazen"/>
      </w:pPr>
      <w:bookmarkStart w:id="20" w:name="_Hlk152339920"/>
      <w:r>
        <w:t xml:space="preserve">Projekt řeší dostavbu nových dílen a jídelny ve stávajícím areálu Střední průmyslové školy strojnické a Střední odborné školy profesora Švejcara. </w:t>
      </w:r>
    </w:p>
    <w:p w14:paraId="1AC2CD3D" w14:textId="77777777" w:rsidR="004D1A8D" w:rsidRDefault="004D1A8D" w:rsidP="004D1A8D">
      <w:pPr>
        <w:pStyle w:val="Normlnodsazen"/>
      </w:pPr>
      <w:r>
        <w:t xml:space="preserve">Dostavba dílen bude spočívat v novém třípodlažním objektu školních dílen s max. kapacitou cca 130 studentů. Nová jídelna sloužící jako výdejna jídla by měla pojmout min. 150 strávníků. V rámci výstavby nové jídelny bude původní prostor, včetně přidružených místností renovován na hygienicky vyhovující školní šatny a dále dojde k nezbytným úpravám pro propojení objektů stávající budovy a dílen, včetně bezbariérových opatření. </w:t>
      </w:r>
    </w:p>
    <w:p w14:paraId="7FC91ECB" w14:textId="3AEFCB64" w:rsidR="004D1A8D" w:rsidRPr="004D1A8D" w:rsidRDefault="004D1A8D" w:rsidP="004D1A8D">
      <w:pPr>
        <w:pStyle w:val="Normlnodsazen"/>
      </w:pPr>
      <w:r>
        <w:t>V rámci návrhu by měl být zachován centrální vstup do areálu s nezbytnými alternativními přístupy pro zásobování, personál, dopravu v klidu a udržení venkovních ploch pro tělesnou výchovu. V rámci projektu bude nutné odstranění stávajících garáží, zaslepení odvětrání původního krytu CO, zrušení stávajícího parkoviště (40 parkovacích míst), přesun venkovního hřiště a úprava stávající zeleně.</w:t>
      </w:r>
      <w:bookmarkEnd w:id="20"/>
    </w:p>
    <w:p w14:paraId="221108D6" w14:textId="2CFEBDC9" w:rsidR="00B42D81" w:rsidRPr="0073147B" w:rsidRDefault="00B42D81" w:rsidP="00C13AEE">
      <w:pPr>
        <w:pStyle w:val="Nadpis2"/>
        <w:rPr>
          <w:lang w:val="cs-CZ"/>
        </w:rPr>
      </w:pPr>
      <w:bookmarkStart w:id="21" w:name="_Toc160796543"/>
      <w:r w:rsidRPr="0073147B">
        <w:rPr>
          <w:lang w:val="cs-CZ"/>
        </w:rPr>
        <w:t>Termíny projektu</w:t>
      </w:r>
      <w:bookmarkEnd w:id="21"/>
    </w:p>
    <w:p w14:paraId="3F25A3FD" w14:textId="7A65F682" w:rsidR="00B42D81" w:rsidRDefault="00C13AEE" w:rsidP="00301CEF">
      <w:pPr>
        <w:pStyle w:val="Normlnodsazen"/>
        <w:rPr>
          <w:color w:val="4472C4" w:themeColor="accent1"/>
        </w:rPr>
      </w:pPr>
      <w:r w:rsidRPr="001628B6">
        <w:rPr>
          <w:color w:val="4472C4" w:themeColor="accent1"/>
        </w:rPr>
        <w:t xml:space="preserve">Dodavatel </w:t>
      </w:r>
      <w:r>
        <w:rPr>
          <w:color w:val="4472C4" w:themeColor="accent1"/>
        </w:rPr>
        <w:t xml:space="preserve">uvede termíny projektu vč. dílčích milníků průběžného předávání a odevzdání </w:t>
      </w:r>
      <w:proofErr w:type="spellStart"/>
      <w:r>
        <w:rPr>
          <w:color w:val="4472C4" w:themeColor="accent1"/>
        </w:rPr>
        <w:t>DiMS</w:t>
      </w:r>
      <w:proofErr w:type="spellEnd"/>
      <w:r>
        <w:rPr>
          <w:color w:val="4472C4" w:themeColor="accent1"/>
        </w:rPr>
        <w:t xml:space="preserve"> a dalších částí PD, klíčové termíny kontroly kolizí apod</w:t>
      </w:r>
      <w:r w:rsidRPr="001628B6">
        <w:rPr>
          <w:color w:val="4472C4" w:themeColor="accent1"/>
        </w:rPr>
        <w:t>.</w:t>
      </w:r>
      <w:r>
        <w:rPr>
          <w:color w:val="4472C4" w:themeColor="accent1"/>
        </w:rPr>
        <w:t xml:space="preserve"> (Vztahuje se k </w:t>
      </w:r>
      <w:proofErr w:type="spellStart"/>
      <w:r>
        <w:rPr>
          <w:color w:val="4472C4" w:themeColor="accent1"/>
        </w:rPr>
        <w:t>Pre-Contract</w:t>
      </w:r>
      <w:proofErr w:type="spellEnd"/>
      <w:r>
        <w:rPr>
          <w:color w:val="4472C4" w:themeColor="accent1"/>
        </w:rPr>
        <w:t xml:space="preserve"> BEP, </w:t>
      </w:r>
      <w:r w:rsidR="00112ED0">
        <w:rPr>
          <w:color w:val="4472C4" w:themeColor="accent1"/>
        </w:rPr>
        <w:t xml:space="preserve">bude upřesněno v </w:t>
      </w:r>
      <w:r>
        <w:rPr>
          <w:color w:val="4472C4" w:themeColor="accent1"/>
        </w:rPr>
        <w:t>Post-</w:t>
      </w:r>
      <w:proofErr w:type="spellStart"/>
      <w:r>
        <w:rPr>
          <w:color w:val="4472C4" w:themeColor="accent1"/>
        </w:rPr>
        <w:t>Contract</w:t>
      </w:r>
      <w:proofErr w:type="spellEnd"/>
      <w:r>
        <w:rPr>
          <w:color w:val="4472C4" w:themeColor="accent1"/>
        </w:rPr>
        <w:t xml:space="preserve"> BEP.)</w:t>
      </w:r>
    </w:p>
    <w:p w14:paraId="460B8A16" w14:textId="77777777" w:rsidR="00132D7C" w:rsidRPr="0073147B" w:rsidRDefault="00132D7C" w:rsidP="004D1A8D">
      <w:pPr>
        <w:pStyle w:val="Normlnodsazen"/>
        <w:ind w:left="0"/>
      </w:pPr>
    </w:p>
    <w:p w14:paraId="5EDCB894" w14:textId="77777777" w:rsidR="002A4F74" w:rsidRPr="0073147B" w:rsidRDefault="002A4F74" w:rsidP="002A4F74">
      <w:pPr>
        <w:pStyle w:val="Nadpis2"/>
        <w:rPr>
          <w:lang w:val="cs-CZ"/>
        </w:rPr>
      </w:pPr>
      <w:bookmarkStart w:id="22" w:name="_Ref96970335"/>
      <w:bookmarkStart w:id="23" w:name="_Hlk133583785"/>
      <w:bookmarkStart w:id="24" w:name="_Toc160796544"/>
      <w:r w:rsidRPr="0073147B">
        <w:rPr>
          <w:lang w:val="cs-CZ"/>
        </w:rPr>
        <w:t>Cíle využití BIM</w:t>
      </w:r>
      <w:bookmarkEnd w:id="22"/>
      <w:bookmarkEnd w:id="24"/>
    </w:p>
    <w:bookmarkEnd w:id="23"/>
    <w:p w14:paraId="704CDC9B" w14:textId="77777777" w:rsidR="009C1C77" w:rsidRPr="0073147B" w:rsidRDefault="002A4F74" w:rsidP="002A4F74">
      <w:pPr>
        <w:pStyle w:val="Normlnodsazen"/>
      </w:pPr>
      <w:r w:rsidRPr="0073147B">
        <w:t xml:space="preserve">Cíle využití BIM na projektu jsou podrobně popsány v dokumentu EIR, který je stejně jako tato Šablona BEP součástí zadávací dokumentace. </w:t>
      </w:r>
    </w:p>
    <w:p w14:paraId="54A1F4BC" w14:textId="0F692CE2" w:rsidR="002A4F74" w:rsidRPr="00C13AEE" w:rsidRDefault="00875BEC" w:rsidP="00C13AEE">
      <w:pPr>
        <w:pStyle w:val="Normlnodsazen"/>
        <w:rPr>
          <w:color w:val="4472C4" w:themeColor="accent1"/>
        </w:rPr>
      </w:pPr>
      <w:r w:rsidRPr="00C13AEE">
        <w:rPr>
          <w:color w:val="4472C4" w:themeColor="accent1"/>
        </w:rPr>
        <w:t>Dodav</w:t>
      </w:r>
      <w:r w:rsidR="00516C67" w:rsidRPr="00C13AEE">
        <w:rPr>
          <w:color w:val="4472C4" w:themeColor="accent1"/>
        </w:rPr>
        <w:t>a</w:t>
      </w:r>
      <w:r w:rsidRPr="00C13AEE">
        <w:rPr>
          <w:color w:val="4472C4" w:themeColor="accent1"/>
        </w:rPr>
        <w:t>tel</w:t>
      </w:r>
      <w:r w:rsidR="002A4F74" w:rsidRPr="00C13AEE">
        <w:rPr>
          <w:color w:val="4472C4" w:themeColor="accent1"/>
        </w:rPr>
        <w:t xml:space="preserve"> popíše </w:t>
      </w:r>
      <w:r w:rsidR="009C1C77" w:rsidRPr="00C13AEE">
        <w:rPr>
          <w:color w:val="4472C4" w:themeColor="accent1"/>
        </w:rPr>
        <w:t>způsob naplnění těchto cílů</w:t>
      </w:r>
      <w:r w:rsidR="00A05657" w:rsidRPr="0073147B">
        <w:rPr>
          <w:color w:val="4472C4" w:themeColor="accent1"/>
        </w:rPr>
        <w:t>. V</w:t>
      </w:r>
      <w:r w:rsidR="002A4F74" w:rsidRPr="00C13AEE">
        <w:rPr>
          <w:color w:val="4472C4" w:themeColor="accent1"/>
        </w:rPr>
        <w:t xml:space="preserve"> případě potřeby dle vlastního uvážení doplní </w:t>
      </w:r>
      <w:r w:rsidR="005A5A71">
        <w:rPr>
          <w:color w:val="4472C4" w:themeColor="accent1"/>
        </w:rPr>
        <w:t>může Do</w:t>
      </w:r>
      <w:r w:rsidR="00201862">
        <w:rPr>
          <w:color w:val="4472C4" w:themeColor="accent1"/>
        </w:rPr>
        <w:t>d</w:t>
      </w:r>
      <w:r w:rsidR="005A5A71">
        <w:rPr>
          <w:color w:val="4472C4" w:themeColor="accent1"/>
        </w:rPr>
        <w:t xml:space="preserve">avatel uvést </w:t>
      </w:r>
      <w:r w:rsidR="009C1C77" w:rsidRPr="00C13AEE">
        <w:rPr>
          <w:color w:val="4472C4" w:themeColor="accent1"/>
        </w:rPr>
        <w:t xml:space="preserve">další </w:t>
      </w:r>
      <w:r w:rsidR="002A4F74" w:rsidRPr="00C13AEE">
        <w:rPr>
          <w:color w:val="4472C4" w:themeColor="accent1"/>
        </w:rPr>
        <w:t>cíle využití metody BIM na projektu.</w:t>
      </w:r>
      <w:r w:rsidR="00C13AEE">
        <w:rPr>
          <w:color w:val="4472C4" w:themeColor="accent1"/>
        </w:rPr>
        <w:t xml:space="preserve"> </w:t>
      </w:r>
      <w:r w:rsidR="005A5A71">
        <w:rPr>
          <w:color w:val="4472C4" w:themeColor="accent1"/>
        </w:rPr>
        <w:t xml:space="preserve">Doplnění cíle nesmí negativně ovlivnit cíle Objednatele. </w:t>
      </w:r>
      <w:r w:rsidR="00C13AEE">
        <w:rPr>
          <w:color w:val="4472C4" w:themeColor="accent1"/>
        </w:rPr>
        <w:t>(Vztahuje se k </w:t>
      </w:r>
      <w:proofErr w:type="spellStart"/>
      <w:r w:rsidR="00C13AEE">
        <w:rPr>
          <w:color w:val="4472C4" w:themeColor="accent1"/>
        </w:rPr>
        <w:t>Pre-Contract</w:t>
      </w:r>
      <w:proofErr w:type="spellEnd"/>
      <w:r w:rsidR="00C13AEE">
        <w:rPr>
          <w:color w:val="4472C4" w:themeColor="accent1"/>
        </w:rPr>
        <w:t xml:space="preserve"> BEP, Post-</w:t>
      </w:r>
      <w:proofErr w:type="spellStart"/>
      <w:r w:rsidR="00C13AEE">
        <w:rPr>
          <w:color w:val="4472C4" w:themeColor="accent1"/>
        </w:rPr>
        <w:t>Contract</w:t>
      </w:r>
      <w:proofErr w:type="spellEnd"/>
      <w:r w:rsidR="00C13AEE">
        <w:rPr>
          <w:color w:val="4472C4" w:themeColor="accent1"/>
        </w:rPr>
        <w:t xml:space="preserve"> BEP.)</w:t>
      </w:r>
    </w:p>
    <w:p w14:paraId="7DF89FD3" w14:textId="42F58346" w:rsidR="006A575A" w:rsidRPr="005F0E81" w:rsidRDefault="006A575A" w:rsidP="006A575A">
      <w:pPr>
        <w:pStyle w:val="Normlnodsazen"/>
      </w:pPr>
      <w:r w:rsidRPr="005F0E81">
        <w:t xml:space="preserve">Tab. </w:t>
      </w:r>
      <w:r>
        <w:t>Cíle využití BIM</w:t>
      </w:r>
      <w:r w:rsidR="005A5A71">
        <w:br/>
      </w:r>
      <w:r w:rsidR="005A5A71" w:rsidRPr="002C6CC7">
        <w:rPr>
          <w:i/>
          <w:iCs/>
          <w:color w:val="808080" w:themeColor="background1" w:themeShade="80"/>
        </w:rPr>
        <w:t>Šedou kurzívou jsou popsány příklady.</w:t>
      </w:r>
    </w:p>
    <w:tbl>
      <w:tblPr>
        <w:tblStyle w:val="Mkatabulky1"/>
        <w:tblW w:w="9666" w:type="dxa"/>
        <w:tblInd w:w="846" w:type="dxa"/>
        <w:tblLook w:val="04A0" w:firstRow="1" w:lastRow="0" w:firstColumn="1" w:lastColumn="0" w:noHBand="0" w:noVBand="1"/>
      </w:tblPr>
      <w:tblGrid>
        <w:gridCol w:w="3402"/>
        <w:gridCol w:w="4111"/>
        <w:gridCol w:w="2153"/>
      </w:tblGrid>
      <w:tr w:rsidR="009C1C77" w:rsidRPr="0073147B" w14:paraId="24D3E253" w14:textId="77777777" w:rsidTr="00811CD6">
        <w:tc>
          <w:tcPr>
            <w:tcW w:w="3402" w:type="dxa"/>
            <w:shd w:val="clear" w:color="auto" w:fill="D0CECE" w:themeFill="background2" w:themeFillShade="E6"/>
          </w:tcPr>
          <w:p w14:paraId="01677F2A" w14:textId="77777777" w:rsidR="009C1C77" w:rsidRPr="0073147B" w:rsidRDefault="009C1C77" w:rsidP="00811CD6">
            <w:pPr>
              <w:pStyle w:val="Normlnodsazen"/>
              <w:ind w:left="0"/>
              <w:rPr>
                <w:b/>
                <w:bCs/>
              </w:rPr>
            </w:pPr>
            <w:r w:rsidRPr="0073147B">
              <w:rPr>
                <w:b/>
                <w:bCs/>
              </w:rPr>
              <w:lastRenderedPageBreak/>
              <w:t>Cíle využití BIM</w:t>
            </w:r>
          </w:p>
        </w:tc>
        <w:tc>
          <w:tcPr>
            <w:tcW w:w="4111" w:type="dxa"/>
            <w:shd w:val="clear" w:color="auto" w:fill="D0CECE" w:themeFill="background2" w:themeFillShade="E6"/>
          </w:tcPr>
          <w:p w14:paraId="7A860F13" w14:textId="77777777" w:rsidR="009C1C77" w:rsidRPr="0073147B" w:rsidRDefault="009C1C77" w:rsidP="00811CD6">
            <w:pPr>
              <w:pStyle w:val="Normlnodsazen"/>
              <w:ind w:left="0"/>
              <w:rPr>
                <w:b/>
                <w:bCs/>
              </w:rPr>
            </w:pPr>
            <w:r w:rsidRPr="0073147B">
              <w:rPr>
                <w:b/>
                <w:bCs/>
              </w:rPr>
              <w:t>Popis naplnění cíle využití BIM</w:t>
            </w:r>
          </w:p>
        </w:tc>
        <w:tc>
          <w:tcPr>
            <w:tcW w:w="2153" w:type="dxa"/>
            <w:shd w:val="clear" w:color="auto" w:fill="D0CECE" w:themeFill="background2" w:themeFillShade="E6"/>
          </w:tcPr>
          <w:p w14:paraId="03FD3B2D" w14:textId="77777777" w:rsidR="009C1C77" w:rsidRPr="0073147B" w:rsidRDefault="009C1C77" w:rsidP="00811CD6">
            <w:pPr>
              <w:pStyle w:val="Normlnodsazen"/>
              <w:ind w:left="0"/>
              <w:rPr>
                <w:b/>
                <w:bCs/>
              </w:rPr>
            </w:pPr>
            <w:r w:rsidRPr="0073147B">
              <w:rPr>
                <w:b/>
                <w:bCs/>
              </w:rPr>
              <w:t>Stupeň projektové dokumentace</w:t>
            </w:r>
          </w:p>
        </w:tc>
      </w:tr>
      <w:tr w:rsidR="009C1C77" w:rsidRPr="007F0BF0" w14:paraId="41377336" w14:textId="77777777" w:rsidTr="00811CD6">
        <w:tc>
          <w:tcPr>
            <w:tcW w:w="3402" w:type="dxa"/>
          </w:tcPr>
          <w:p w14:paraId="6F9E4DBC" w14:textId="0C1C1542" w:rsidR="009C1C77" w:rsidRPr="005A5A71" w:rsidRDefault="007F0BF0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>
              <w:rPr>
                <w:i/>
                <w:iCs/>
                <w:color w:val="808080" w:themeColor="background1" w:themeShade="80"/>
              </w:rPr>
              <w:t>Tvorba výkresové dokumentace</w:t>
            </w:r>
          </w:p>
        </w:tc>
        <w:tc>
          <w:tcPr>
            <w:tcW w:w="4111" w:type="dxa"/>
          </w:tcPr>
          <w:p w14:paraId="27191F5B" w14:textId="1E7BD561" w:rsidR="009C1C77" w:rsidRPr="0073147B" w:rsidRDefault="009C1C77" w:rsidP="00811CD6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09D4BBDB" w14:textId="501A71CA" w:rsidR="009C1C77" w:rsidRPr="0073147B" w:rsidRDefault="009C1C77" w:rsidP="00811CD6">
            <w:pPr>
              <w:pStyle w:val="Normlnodsazen"/>
              <w:ind w:left="0"/>
            </w:pPr>
          </w:p>
        </w:tc>
      </w:tr>
      <w:tr w:rsidR="009C1C77" w:rsidRPr="0073147B" w14:paraId="43006810" w14:textId="77777777" w:rsidTr="00811CD6">
        <w:tc>
          <w:tcPr>
            <w:tcW w:w="3402" w:type="dxa"/>
          </w:tcPr>
          <w:p w14:paraId="074BB05E" w14:textId="77777777" w:rsidR="009C1C77" w:rsidRPr="005A5A71" w:rsidRDefault="009C1C7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Prostorová koordinace</w:t>
            </w:r>
          </w:p>
        </w:tc>
        <w:tc>
          <w:tcPr>
            <w:tcW w:w="4111" w:type="dxa"/>
          </w:tcPr>
          <w:p w14:paraId="7DB9C024" w14:textId="49333BD4" w:rsidR="009C1C77" w:rsidRPr="0073147B" w:rsidRDefault="009C1C77" w:rsidP="00811CD6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5A0D158B" w14:textId="218C28A1" w:rsidR="009C1C77" w:rsidRPr="0073147B" w:rsidRDefault="009C1C77" w:rsidP="00811CD6">
            <w:pPr>
              <w:pStyle w:val="Normlnodsazen"/>
              <w:ind w:left="0"/>
            </w:pPr>
          </w:p>
        </w:tc>
      </w:tr>
      <w:tr w:rsidR="00201862" w:rsidRPr="0073147B" w14:paraId="5D31419C" w14:textId="77777777" w:rsidTr="001C7335">
        <w:tc>
          <w:tcPr>
            <w:tcW w:w="3402" w:type="dxa"/>
          </w:tcPr>
          <w:p w14:paraId="1EF72C40" w14:textId="77777777" w:rsidR="00201862" w:rsidRPr="005A5A71" w:rsidRDefault="00201862" w:rsidP="001C7335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Eliminace informačních kolizí</w:t>
            </w:r>
          </w:p>
        </w:tc>
        <w:tc>
          <w:tcPr>
            <w:tcW w:w="4111" w:type="dxa"/>
          </w:tcPr>
          <w:p w14:paraId="0B695ACF" w14:textId="77777777" w:rsidR="00201862" w:rsidRPr="0073147B" w:rsidRDefault="00201862" w:rsidP="001C7335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63CD7C95" w14:textId="77777777" w:rsidR="00201862" w:rsidRPr="0073147B" w:rsidRDefault="00201862" w:rsidP="001C7335">
            <w:pPr>
              <w:pStyle w:val="Normlnodsazen"/>
              <w:ind w:left="0"/>
            </w:pPr>
          </w:p>
        </w:tc>
      </w:tr>
      <w:tr w:rsidR="009C1C77" w:rsidRPr="0073147B" w14:paraId="2496592E" w14:textId="77777777" w:rsidTr="00811CD6">
        <w:tc>
          <w:tcPr>
            <w:tcW w:w="3402" w:type="dxa"/>
          </w:tcPr>
          <w:p w14:paraId="01A4FD3E" w14:textId="77777777" w:rsidR="009C1C77" w:rsidRPr="005A5A71" w:rsidRDefault="009C1C7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Využití dat Informačního modelu stavby (IMS) pro zpracování výkazu výměr a rozpočtu</w:t>
            </w:r>
          </w:p>
        </w:tc>
        <w:tc>
          <w:tcPr>
            <w:tcW w:w="4111" w:type="dxa"/>
          </w:tcPr>
          <w:p w14:paraId="3193D551" w14:textId="6AA23C19" w:rsidR="009C1C77" w:rsidRPr="0073147B" w:rsidRDefault="009C1C77" w:rsidP="00811CD6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0F6B5B32" w14:textId="18FF5E97" w:rsidR="009C1C77" w:rsidRPr="0073147B" w:rsidRDefault="009C1C77" w:rsidP="00811CD6">
            <w:pPr>
              <w:pStyle w:val="Normlnodsazen"/>
              <w:ind w:left="0"/>
            </w:pPr>
          </w:p>
        </w:tc>
      </w:tr>
      <w:tr w:rsidR="00201862" w:rsidRPr="005F51EC" w14:paraId="4DC8C937" w14:textId="77777777" w:rsidTr="001C7335">
        <w:tc>
          <w:tcPr>
            <w:tcW w:w="3402" w:type="dxa"/>
          </w:tcPr>
          <w:p w14:paraId="3953D8B3" w14:textId="77777777" w:rsidR="00201862" w:rsidRPr="005A5A71" w:rsidRDefault="00201862" w:rsidP="001C7335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Eliminace víceprací během realizace stavby</w:t>
            </w:r>
          </w:p>
        </w:tc>
        <w:tc>
          <w:tcPr>
            <w:tcW w:w="4111" w:type="dxa"/>
          </w:tcPr>
          <w:p w14:paraId="60AD2FCE" w14:textId="77777777" w:rsidR="00201862" w:rsidRPr="0073147B" w:rsidRDefault="00201862" w:rsidP="001C7335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6F0FD770" w14:textId="77777777" w:rsidR="00201862" w:rsidRPr="0073147B" w:rsidRDefault="00201862" w:rsidP="001C7335">
            <w:pPr>
              <w:pStyle w:val="Normlnodsazen"/>
              <w:ind w:left="0"/>
            </w:pPr>
          </w:p>
        </w:tc>
      </w:tr>
      <w:tr w:rsidR="00201862" w:rsidRPr="0073147B" w14:paraId="19CE93B7" w14:textId="77777777" w:rsidTr="001C7335">
        <w:tc>
          <w:tcPr>
            <w:tcW w:w="3402" w:type="dxa"/>
          </w:tcPr>
          <w:p w14:paraId="09162BC3" w14:textId="77777777" w:rsidR="00201862" w:rsidRPr="005A5A71" w:rsidRDefault="00201862" w:rsidP="001C7335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Dodržení harmonogramu</w:t>
            </w:r>
          </w:p>
        </w:tc>
        <w:tc>
          <w:tcPr>
            <w:tcW w:w="4111" w:type="dxa"/>
          </w:tcPr>
          <w:p w14:paraId="3299956F" w14:textId="77777777" w:rsidR="00201862" w:rsidRPr="0073147B" w:rsidRDefault="00201862" w:rsidP="001C7335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490682A3" w14:textId="77777777" w:rsidR="00201862" w:rsidRPr="0073147B" w:rsidRDefault="00201862" w:rsidP="001C7335">
            <w:pPr>
              <w:pStyle w:val="Normlnodsazen"/>
              <w:ind w:left="0"/>
            </w:pPr>
          </w:p>
        </w:tc>
      </w:tr>
      <w:tr w:rsidR="009C1C77" w:rsidRPr="00201862" w14:paraId="6867766A" w14:textId="77777777" w:rsidTr="00811CD6">
        <w:tc>
          <w:tcPr>
            <w:tcW w:w="3402" w:type="dxa"/>
          </w:tcPr>
          <w:p w14:paraId="7D61C960" w14:textId="1186DCD0" w:rsidR="009C1C77" w:rsidRPr="005A5A71" w:rsidRDefault="009C1C7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Zajištění efektivní komunikace a spolupráce</w:t>
            </w:r>
            <w:r w:rsidR="00201862">
              <w:rPr>
                <w:i/>
                <w:iCs/>
                <w:color w:val="808080" w:themeColor="background1" w:themeShade="80"/>
              </w:rPr>
              <w:t xml:space="preserve"> – využití CDE</w:t>
            </w:r>
          </w:p>
        </w:tc>
        <w:tc>
          <w:tcPr>
            <w:tcW w:w="4111" w:type="dxa"/>
          </w:tcPr>
          <w:p w14:paraId="2B7766BB" w14:textId="1387BF88" w:rsidR="009C1C77" w:rsidRPr="0073147B" w:rsidRDefault="009C1C77" w:rsidP="00811CD6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1EACDB58" w14:textId="012296FC" w:rsidR="009C1C77" w:rsidRPr="0073147B" w:rsidRDefault="009C1C77" w:rsidP="00811CD6">
            <w:pPr>
              <w:pStyle w:val="Normlnodsazen"/>
              <w:ind w:left="0"/>
            </w:pPr>
          </w:p>
        </w:tc>
      </w:tr>
      <w:tr w:rsidR="00201862" w:rsidRPr="0073147B" w14:paraId="0E16C881" w14:textId="77777777" w:rsidTr="001C7335">
        <w:tc>
          <w:tcPr>
            <w:tcW w:w="3402" w:type="dxa"/>
          </w:tcPr>
          <w:p w14:paraId="639BAB99" w14:textId="77777777" w:rsidR="00201862" w:rsidRPr="005A5A71" w:rsidRDefault="00201862" w:rsidP="001C7335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 xml:space="preserve">Vytváření </w:t>
            </w:r>
            <w:proofErr w:type="spellStart"/>
            <w:r w:rsidRPr="005A5A71">
              <w:rPr>
                <w:i/>
                <w:iCs/>
                <w:color w:val="808080" w:themeColor="background1" w:themeShade="80"/>
              </w:rPr>
              <w:t>DiMS</w:t>
            </w:r>
            <w:proofErr w:type="spellEnd"/>
            <w:r w:rsidRPr="005A5A71">
              <w:rPr>
                <w:i/>
                <w:iCs/>
                <w:color w:val="808080" w:themeColor="background1" w:themeShade="80"/>
              </w:rPr>
              <w:t xml:space="preserve"> způsobem zajišťujícím efektivní realizaci změn během projektu</w:t>
            </w:r>
          </w:p>
        </w:tc>
        <w:tc>
          <w:tcPr>
            <w:tcW w:w="4111" w:type="dxa"/>
          </w:tcPr>
          <w:p w14:paraId="6613097C" w14:textId="77777777" w:rsidR="00201862" w:rsidRPr="0073147B" w:rsidRDefault="00201862" w:rsidP="001C7335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035FD263" w14:textId="77777777" w:rsidR="00201862" w:rsidRPr="0073147B" w:rsidRDefault="00201862" w:rsidP="001C7335">
            <w:pPr>
              <w:pStyle w:val="Normlnodsazen"/>
              <w:ind w:left="0"/>
            </w:pPr>
          </w:p>
        </w:tc>
      </w:tr>
      <w:tr w:rsidR="00201862" w:rsidRPr="00201862" w14:paraId="591B0802" w14:textId="77777777" w:rsidTr="001C7335">
        <w:tc>
          <w:tcPr>
            <w:tcW w:w="3402" w:type="dxa"/>
          </w:tcPr>
          <w:p w14:paraId="49408847" w14:textId="77777777" w:rsidR="00201862" w:rsidRPr="005A5A71" w:rsidRDefault="00201862" w:rsidP="001C7335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Získání podkladu pro zpracování navazujících částí projektu</w:t>
            </w:r>
          </w:p>
        </w:tc>
        <w:tc>
          <w:tcPr>
            <w:tcW w:w="4111" w:type="dxa"/>
          </w:tcPr>
          <w:p w14:paraId="4BB8E7BB" w14:textId="77777777" w:rsidR="00201862" w:rsidRPr="0073147B" w:rsidRDefault="00201862" w:rsidP="001C7335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0F9EC5E8" w14:textId="77777777" w:rsidR="00201862" w:rsidRPr="0073147B" w:rsidRDefault="00201862" w:rsidP="001C7335">
            <w:pPr>
              <w:pStyle w:val="Normlnodsazen"/>
              <w:ind w:left="0"/>
            </w:pPr>
          </w:p>
        </w:tc>
      </w:tr>
      <w:tr w:rsidR="009C1C77" w:rsidRPr="00201862" w14:paraId="51FEFCC5" w14:textId="77777777" w:rsidTr="00811CD6">
        <w:tc>
          <w:tcPr>
            <w:tcW w:w="3402" w:type="dxa"/>
          </w:tcPr>
          <w:p w14:paraId="237C3B8A" w14:textId="77777777" w:rsidR="009C1C77" w:rsidRPr="005A5A71" w:rsidRDefault="009C1C7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Získávání strukturovaných a jasně pojmenovaných dat a jejich využití pro interní analýzy</w:t>
            </w:r>
          </w:p>
        </w:tc>
        <w:tc>
          <w:tcPr>
            <w:tcW w:w="4111" w:type="dxa"/>
          </w:tcPr>
          <w:p w14:paraId="7004DEEB" w14:textId="5039ED01" w:rsidR="009C1C77" w:rsidRPr="0073147B" w:rsidRDefault="009C1C77" w:rsidP="00811CD6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05E8E0A6" w14:textId="1225D3C5" w:rsidR="009C1C77" w:rsidRPr="0073147B" w:rsidRDefault="009C1C77" w:rsidP="00811CD6">
            <w:pPr>
              <w:pStyle w:val="Normlnodsazen"/>
              <w:ind w:left="0"/>
            </w:pPr>
          </w:p>
        </w:tc>
      </w:tr>
      <w:tr w:rsidR="00201862" w:rsidRPr="00201862" w14:paraId="25A63F5D" w14:textId="77777777" w:rsidTr="00811CD6">
        <w:tc>
          <w:tcPr>
            <w:tcW w:w="3402" w:type="dxa"/>
          </w:tcPr>
          <w:p w14:paraId="05F55570" w14:textId="3A81DDBA" w:rsidR="00201862" w:rsidRPr="005A5A71" w:rsidRDefault="00201862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201862">
              <w:rPr>
                <w:i/>
                <w:iCs/>
                <w:color w:val="808080" w:themeColor="background1" w:themeShade="80"/>
              </w:rPr>
              <w:t>Zpracování informačního modelu skutečného provedení stavby pro účely správy nemovitosti (facility managementu)</w:t>
            </w:r>
          </w:p>
        </w:tc>
        <w:tc>
          <w:tcPr>
            <w:tcW w:w="4111" w:type="dxa"/>
          </w:tcPr>
          <w:p w14:paraId="2FDB51DA" w14:textId="77777777" w:rsidR="00201862" w:rsidRPr="0073147B" w:rsidRDefault="00201862" w:rsidP="00811CD6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0BDFD976" w14:textId="77777777" w:rsidR="00201862" w:rsidRPr="0073147B" w:rsidRDefault="00201862" w:rsidP="00811CD6">
            <w:pPr>
              <w:pStyle w:val="Normlnodsazen"/>
              <w:ind w:left="0"/>
            </w:pPr>
          </w:p>
        </w:tc>
      </w:tr>
      <w:tr w:rsidR="009C1C77" w:rsidRPr="0073147B" w14:paraId="09B2FDFC" w14:textId="77777777" w:rsidTr="00811CD6">
        <w:tc>
          <w:tcPr>
            <w:tcW w:w="3402" w:type="dxa"/>
          </w:tcPr>
          <w:p w14:paraId="2227A189" w14:textId="77777777" w:rsidR="009C1C77" w:rsidRPr="005A5A71" w:rsidRDefault="009C1C7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 xml:space="preserve">… </w:t>
            </w:r>
          </w:p>
        </w:tc>
        <w:tc>
          <w:tcPr>
            <w:tcW w:w="4111" w:type="dxa"/>
          </w:tcPr>
          <w:p w14:paraId="656CBBEA" w14:textId="4C861DEE" w:rsidR="009C1C77" w:rsidRPr="0073147B" w:rsidRDefault="009C1C77" w:rsidP="00811CD6">
            <w:pPr>
              <w:pStyle w:val="Normlnodsazen"/>
              <w:ind w:left="0"/>
            </w:pPr>
          </w:p>
        </w:tc>
        <w:tc>
          <w:tcPr>
            <w:tcW w:w="2153" w:type="dxa"/>
          </w:tcPr>
          <w:p w14:paraId="1771F439" w14:textId="231089E0" w:rsidR="009C1C77" w:rsidRPr="0073147B" w:rsidRDefault="009C1C77" w:rsidP="00811CD6">
            <w:pPr>
              <w:pStyle w:val="Normlnodsazen"/>
              <w:ind w:left="0"/>
            </w:pPr>
          </w:p>
        </w:tc>
      </w:tr>
    </w:tbl>
    <w:p w14:paraId="3B0FD9CB" w14:textId="77777777" w:rsidR="009C1C77" w:rsidRPr="0073147B" w:rsidRDefault="009C1C77" w:rsidP="002A4F74">
      <w:pPr>
        <w:pStyle w:val="Normlnodsazen"/>
      </w:pPr>
    </w:p>
    <w:p w14:paraId="16E0DBDB" w14:textId="3FDF5523" w:rsidR="00AE4C2B" w:rsidRPr="0073147B" w:rsidRDefault="00AE4C2B">
      <w:pPr>
        <w:spacing w:after="165" w:line="259" w:lineRule="auto"/>
        <w:rPr>
          <w:lang w:val="cs-CZ"/>
        </w:rPr>
      </w:pPr>
      <w:r w:rsidRPr="00C13AEE">
        <w:rPr>
          <w:lang w:val="cs-CZ"/>
        </w:rPr>
        <w:br w:type="page"/>
      </w:r>
    </w:p>
    <w:p w14:paraId="66984FBF" w14:textId="3D399B2F" w:rsidR="00893E4F" w:rsidRPr="0073147B" w:rsidRDefault="00893E4F" w:rsidP="00893E4F">
      <w:pPr>
        <w:pStyle w:val="Nadpis1"/>
        <w:rPr>
          <w:lang w:val="cs-CZ"/>
        </w:rPr>
      </w:pPr>
      <w:bookmarkStart w:id="25" w:name="_Toc160796545"/>
      <w:r w:rsidRPr="0073147B">
        <w:rPr>
          <w:lang w:val="cs-CZ"/>
        </w:rPr>
        <w:lastRenderedPageBreak/>
        <w:t>Řízení projektu</w:t>
      </w:r>
      <w:bookmarkEnd w:id="25"/>
    </w:p>
    <w:p w14:paraId="45C51646" w14:textId="77777777" w:rsidR="004166DF" w:rsidRPr="0073147B" w:rsidRDefault="004166DF" w:rsidP="004166DF">
      <w:pPr>
        <w:pStyle w:val="Nadpis2"/>
        <w:rPr>
          <w:lang w:val="cs-CZ"/>
        </w:rPr>
      </w:pPr>
      <w:bookmarkStart w:id="26" w:name="_Toc95227074"/>
      <w:bookmarkStart w:id="27" w:name="_Hlk133583802"/>
      <w:bookmarkStart w:id="28" w:name="_Toc160796546"/>
      <w:r w:rsidRPr="0073147B">
        <w:rPr>
          <w:lang w:val="cs-CZ"/>
        </w:rPr>
        <w:t>Seznam předpisů</w:t>
      </w:r>
      <w:bookmarkEnd w:id="26"/>
      <w:bookmarkEnd w:id="28"/>
    </w:p>
    <w:bookmarkEnd w:id="27"/>
    <w:p w14:paraId="57319751" w14:textId="6ECE75A6" w:rsidR="00AE4C2B" w:rsidRPr="00B37703" w:rsidRDefault="00D56815" w:rsidP="00B37703">
      <w:pPr>
        <w:pStyle w:val="Normlnodsazen"/>
        <w:rPr>
          <w:color w:val="4472C4" w:themeColor="accent1"/>
        </w:rPr>
      </w:pPr>
      <w:r w:rsidRPr="0073147B">
        <w:rPr>
          <w:color w:val="4472C4" w:themeColor="accent1"/>
        </w:rPr>
        <w:t>Dodavatel</w:t>
      </w:r>
      <w:r w:rsidR="00A05657" w:rsidRPr="0073147B">
        <w:rPr>
          <w:color w:val="4472C4" w:themeColor="accent1"/>
        </w:rPr>
        <w:t xml:space="preserve"> </w:t>
      </w:r>
      <w:r w:rsidR="00112ED0">
        <w:rPr>
          <w:color w:val="4472C4" w:themeColor="accent1"/>
        </w:rPr>
        <w:t>uvede</w:t>
      </w:r>
      <w:r w:rsidR="004B0C23" w:rsidRPr="0073147B">
        <w:rPr>
          <w:color w:val="4472C4" w:themeColor="accent1"/>
        </w:rPr>
        <w:t xml:space="preserve"> </w:t>
      </w:r>
      <w:r w:rsidRPr="0073147B">
        <w:rPr>
          <w:color w:val="4472C4" w:themeColor="accent1"/>
        </w:rPr>
        <w:t xml:space="preserve">seznam </w:t>
      </w:r>
      <w:r w:rsidR="00112ED0" w:rsidRPr="00112ED0">
        <w:rPr>
          <w:color w:val="4472C4" w:themeColor="accent1"/>
        </w:rPr>
        <w:t>zákonů, vyhlášek, norem, předpisů a dalších dokumentů, jejichž využití je na projektu uvažováno</w:t>
      </w:r>
      <w:r w:rsidRPr="0073147B">
        <w:rPr>
          <w:color w:val="4472C4" w:themeColor="accent1"/>
        </w:rPr>
        <w:t xml:space="preserve">. </w:t>
      </w:r>
      <w:r w:rsidR="00112ED0">
        <w:rPr>
          <w:color w:val="4472C4" w:themeColor="accent1"/>
        </w:rPr>
        <w:t>(Vztahuje se k </w:t>
      </w:r>
      <w:proofErr w:type="spellStart"/>
      <w:r w:rsidR="00112ED0">
        <w:rPr>
          <w:color w:val="4472C4" w:themeColor="accent1"/>
        </w:rPr>
        <w:t>Pre-Contract</w:t>
      </w:r>
      <w:proofErr w:type="spellEnd"/>
      <w:r w:rsidR="00112ED0">
        <w:rPr>
          <w:color w:val="4472C4" w:themeColor="accent1"/>
        </w:rPr>
        <w:t xml:space="preserve"> BEP, Post-</w:t>
      </w:r>
      <w:proofErr w:type="spellStart"/>
      <w:r w:rsidR="00112ED0">
        <w:rPr>
          <w:color w:val="4472C4" w:themeColor="accent1"/>
        </w:rPr>
        <w:t>Contract</w:t>
      </w:r>
      <w:proofErr w:type="spellEnd"/>
      <w:r w:rsidR="00112ED0">
        <w:rPr>
          <w:color w:val="4472C4" w:themeColor="accent1"/>
        </w:rPr>
        <w:t xml:space="preserve"> BEP.)</w:t>
      </w:r>
    </w:p>
    <w:p w14:paraId="02ADADAD" w14:textId="557FF8E0" w:rsidR="00197DAB" w:rsidRPr="0073147B" w:rsidRDefault="00B42D81" w:rsidP="00197DAB">
      <w:pPr>
        <w:pStyle w:val="Nadpis2"/>
        <w:rPr>
          <w:lang w:val="cs-CZ"/>
        </w:rPr>
      </w:pPr>
      <w:bookmarkStart w:id="29" w:name="_Hlk133583809"/>
      <w:bookmarkStart w:id="30" w:name="_Toc160796547"/>
      <w:r w:rsidRPr="0073147B">
        <w:rPr>
          <w:lang w:val="cs-CZ"/>
        </w:rPr>
        <w:t>Projektový tým, r</w:t>
      </w:r>
      <w:r w:rsidR="00197DAB" w:rsidRPr="0073147B">
        <w:rPr>
          <w:lang w:val="cs-CZ"/>
        </w:rPr>
        <w:t>ole a odpovědnosti</w:t>
      </w:r>
      <w:bookmarkEnd w:id="30"/>
    </w:p>
    <w:bookmarkEnd w:id="29"/>
    <w:p w14:paraId="66133BE3" w14:textId="1CABCE1B" w:rsidR="00301CEF" w:rsidRPr="0073147B" w:rsidRDefault="00B42D81" w:rsidP="00301CEF">
      <w:pPr>
        <w:pStyle w:val="Normlnodsazen"/>
      </w:pPr>
      <w:r w:rsidRPr="0073147B">
        <w:t>Základní p</w:t>
      </w:r>
      <w:r w:rsidR="00301CEF" w:rsidRPr="0073147B">
        <w:t xml:space="preserve">opis rolí, které zodpovídají za oblast BIM na straně Objednatele a </w:t>
      </w:r>
      <w:r w:rsidR="00875BEC" w:rsidRPr="0073147B">
        <w:t>Dodav</w:t>
      </w:r>
      <w:r w:rsidR="00516C67" w:rsidRPr="0073147B">
        <w:t>a</w:t>
      </w:r>
      <w:r w:rsidR="00875BEC" w:rsidRPr="0073147B">
        <w:t>tel</w:t>
      </w:r>
      <w:r w:rsidR="00301CEF" w:rsidRPr="0073147B">
        <w:t>e je uveden v EIR.</w:t>
      </w:r>
    </w:p>
    <w:p w14:paraId="29020E76" w14:textId="38D94CED" w:rsidR="00A05657" w:rsidRPr="0073147B" w:rsidRDefault="00D56815" w:rsidP="00D56815">
      <w:pPr>
        <w:pStyle w:val="Normlnodsazen"/>
        <w:rPr>
          <w:color w:val="4472C4" w:themeColor="accent1"/>
        </w:rPr>
      </w:pPr>
      <w:r w:rsidRPr="0073147B">
        <w:rPr>
          <w:color w:val="4472C4" w:themeColor="accent1"/>
        </w:rPr>
        <w:t>Dodavatel</w:t>
      </w:r>
      <w:r w:rsidR="00A05657" w:rsidRPr="0073147B">
        <w:rPr>
          <w:color w:val="4472C4" w:themeColor="accent1"/>
        </w:rPr>
        <w:t xml:space="preserve"> zde</w:t>
      </w:r>
      <w:r w:rsidRPr="0073147B">
        <w:rPr>
          <w:color w:val="4472C4" w:themeColor="accent1"/>
        </w:rPr>
        <w:t xml:space="preserve"> </w:t>
      </w:r>
      <w:r w:rsidR="004B0C23" w:rsidRPr="0073147B">
        <w:rPr>
          <w:color w:val="4472C4" w:themeColor="accent1"/>
        </w:rPr>
        <w:t xml:space="preserve">popíše </w:t>
      </w:r>
      <w:r w:rsidR="00A05657" w:rsidRPr="0073147B">
        <w:rPr>
          <w:color w:val="4472C4" w:themeColor="accent1"/>
        </w:rPr>
        <w:t xml:space="preserve">složení </w:t>
      </w:r>
      <w:r w:rsidRPr="0073147B">
        <w:rPr>
          <w:color w:val="4472C4" w:themeColor="accent1"/>
        </w:rPr>
        <w:t>projektov</w:t>
      </w:r>
      <w:r w:rsidR="00A05657" w:rsidRPr="0073147B">
        <w:rPr>
          <w:color w:val="4472C4" w:themeColor="accent1"/>
        </w:rPr>
        <w:t>ého</w:t>
      </w:r>
      <w:r w:rsidRPr="0073147B">
        <w:rPr>
          <w:color w:val="4472C4" w:themeColor="accent1"/>
        </w:rPr>
        <w:t xml:space="preserve"> tým</w:t>
      </w:r>
      <w:r w:rsidR="00A05657" w:rsidRPr="0073147B">
        <w:rPr>
          <w:color w:val="4472C4" w:themeColor="accent1"/>
        </w:rPr>
        <w:t>u</w:t>
      </w:r>
      <w:r w:rsidRPr="0073147B">
        <w:rPr>
          <w:color w:val="4472C4" w:themeColor="accent1"/>
        </w:rPr>
        <w:t>, role a odpovědnosti</w:t>
      </w:r>
      <w:r w:rsidR="00A05657" w:rsidRPr="0073147B">
        <w:rPr>
          <w:color w:val="4472C4" w:themeColor="accent1"/>
        </w:rPr>
        <w:t>.</w:t>
      </w:r>
      <w:r w:rsidR="00112ED0">
        <w:rPr>
          <w:color w:val="4472C4" w:themeColor="accent1"/>
        </w:rPr>
        <w:t xml:space="preserve"> (Vztahuje se k </w:t>
      </w:r>
      <w:proofErr w:type="spellStart"/>
      <w:r w:rsidR="00112ED0">
        <w:rPr>
          <w:color w:val="4472C4" w:themeColor="accent1"/>
        </w:rPr>
        <w:t>Pre-Contract</w:t>
      </w:r>
      <w:proofErr w:type="spellEnd"/>
      <w:r w:rsidR="00112ED0">
        <w:rPr>
          <w:color w:val="4472C4" w:themeColor="accent1"/>
        </w:rPr>
        <w:t xml:space="preserve"> BEP, bude upřesněno v Post-</w:t>
      </w:r>
      <w:proofErr w:type="spellStart"/>
      <w:r w:rsidR="00112ED0">
        <w:rPr>
          <w:color w:val="4472C4" w:themeColor="accent1"/>
        </w:rPr>
        <w:t>Contract</w:t>
      </w:r>
      <w:proofErr w:type="spellEnd"/>
      <w:r w:rsidR="00112ED0">
        <w:rPr>
          <w:color w:val="4472C4" w:themeColor="accent1"/>
        </w:rPr>
        <w:t xml:space="preserve"> BEP.)</w:t>
      </w:r>
    </w:p>
    <w:p w14:paraId="1B2D1FC5" w14:textId="7CB0E04F" w:rsidR="006A2D57" w:rsidRPr="005F0E81" w:rsidRDefault="006A2D57" w:rsidP="00D56815">
      <w:pPr>
        <w:pStyle w:val="Normlnodsazen"/>
      </w:pPr>
      <w:r w:rsidRPr="005F0E81">
        <w:t>Tab. Role a odpovědnosti</w:t>
      </w:r>
    </w:p>
    <w:tbl>
      <w:tblPr>
        <w:tblStyle w:val="Mkatabulky1"/>
        <w:tblW w:w="9214" w:type="dxa"/>
        <w:tblInd w:w="846" w:type="dxa"/>
        <w:tblLook w:val="04A0" w:firstRow="1" w:lastRow="0" w:firstColumn="1" w:lastColumn="0" w:noHBand="0" w:noVBand="1"/>
      </w:tblPr>
      <w:tblGrid>
        <w:gridCol w:w="2977"/>
        <w:gridCol w:w="6237"/>
      </w:tblGrid>
      <w:tr w:rsidR="005F0E81" w:rsidRPr="0073147B" w14:paraId="673C3AE7" w14:textId="724ABB86" w:rsidTr="005F0E81">
        <w:tc>
          <w:tcPr>
            <w:tcW w:w="2977" w:type="dxa"/>
            <w:shd w:val="clear" w:color="auto" w:fill="D0CECE" w:themeFill="background2" w:themeFillShade="E6"/>
          </w:tcPr>
          <w:p w14:paraId="4B245F25" w14:textId="45799F6C" w:rsidR="005F0E81" w:rsidRPr="005F0E81" w:rsidRDefault="005F0E81" w:rsidP="00A05657">
            <w:pPr>
              <w:pStyle w:val="Normlnodsazen"/>
              <w:ind w:left="0"/>
              <w:rPr>
                <w:b/>
                <w:bCs/>
              </w:rPr>
            </w:pPr>
            <w:r w:rsidRPr="005F0E81">
              <w:rPr>
                <w:b/>
                <w:bCs/>
              </w:rPr>
              <w:t>Role / funkce</w:t>
            </w:r>
          </w:p>
        </w:tc>
        <w:tc>
          <w:tcPr>
            <w:tcW w:w="6237" w:type="dxa"/>
            <w:shd w:val="clear" w:color="auto" w:fill="D0CECE" w:themeFill="background2" w:themeFillShade="E6"/>
          </w:tcPr>
          <w:p w14:paraId="4D62ED73" w14:textId="7464CE9E" w:rsidR="005F0E81" w:rsidRPr="005F0E81" w:rsidRDefault="005F0E81" w:rsidP="00A05657">
            <w:pPr>
              <w:pStyle w:val="Normlnodsazen"/>
              <w:ind w:left="0"/>
              <w:rPr>
                <w:b/>
                <w:bCs/>
              </w:rPr>
            </w:pPr>
            <w:r w:rsidRPr="005F0E81">
              <w:rPr>
                <w:b/>
                <w:bCs/>
              </w:rPr>
              <w:t>Odpovědnost</w:t>
            </w:r>
          </w:p>
        </w:tc>
      </w:tr>
      <w:tr w:rsidR="005F0E81" w:rsidRPr="0073147B" w14:paraId="4FE2F5F0" w14:textId="48A557CA" w:rsidTr="005F0E81">
        <w:tc>
          <w:tcPr>
            <w:tcW w:w="2977" w:type="dxa"/>
          </w:tcPr>
          <w:p w14:paraId="0CAC9FDD" w14:textId="77777777" w:rsidR="005F0E81" w:rsidRPr="005F0E81" w:rsidRDefault="005F0E81" w:rsidP="00D56815">
            <w:pPr>
              <w:pStyle w:val="Normlnodsazen"/>
              <w:ind w:left="0"/>
            </w:pPr>
          </w:p>
        </w:tc>
        <w:tc>
          <w:tcPr>
            <w:tcW w:w="6237" w:type="dxa"/>
          </w:tcPr>
          <w:p w14:paraId="557DA2FF" w14:textId="77777777" w:rsidR="005F0E81" w:rsidRPr="005F0E81" w:rsidRDefault="005F0E81" w:rsidP="00D56815">
            <w:pPr>
              <w:pStyle w:val="Normlnodsazen"/>
              <w:ind w:left="0"/>
            </w:pPr>
          </w:p>
        </w:tc>
      </w:tr>
      <w:tr w:rsidR="005F0E81" w:rsidRPr="0073147B" w14:paraId="1FF50F02" w14:textId="62AE222A" w:rsidTr="005F0E81">
        <w:tc>
          <w:tcPr>
            <w:tcW w:w="2977" w:type="dxa"/>
          </w:tcPr>
          <w:p w14:paraId="5101E834" w14:textId="77777777" w:rsidR="005F0E81" w:rsidRPr="005F0E81" w:rsidRDefault="005F0E81" w:rsidP="00D56815">
            <w:pPr>
              <w:pStyle w:val="Normlnodsazen"/>
              <w:ind w:left="0"/>
            </w:pPr>
          </w:p>
        </w:tc>
        <w:tc>
          <w:tcPr>
            <w:tcW w:w="6237" w:type="dxa"/>
          </w:tcPr>
          <w:p w14:paraId="513601EF" w14:textId="77777777" w:rsidR="005F0E81" w:rsidRPr="005F0E81" w:rsidRDefault="005F0E81" w:rsidP="00D56815">
            <w:pPr>
              <w:pStyle w:val="Normlnodsazen"/>
              <w:ind w:left="0"/>
            </w:pPr>
          </w:p>
        </w:tc>
      </w:tr>
      <w:tr w:rsidR="005F0E81" w:rsidRPr="0073147B" w14:paraId="7047E5CA" w14:textId="32C577B1" w:rsidTr="005F0E81">
        <w:tc>
          <w:tcPr>
            <w:tcW w:w="2977" w:type="dxa"/>
          </w:tcPr>
          <w:p w14:paraId="174D89C2" w14:textId="77777777" w:rsidR="005F0E81" w:rsidRPr="005F0E81" w:rsidRDefault="005F0E81" w:rsidP="00D56815">
            <w:pPr>
              <w:pStyle w:val="Normlnodsazen"/>
              <w:ind w:left="0"/>
            </w:pPr>
          </w:p>
        </w:tc>
        <w:tc>
          <w:tcPr>
            <w:tcW w:w="6237" w:type="dxa"/>
          </w:tcPr>
          <w:p w14:paraId="14AA9CA3" w14:textId="77777777" w:rsidR="005F0E81" w:rsidRPr="005F0E81" w:rsidRDefault="005F0E81" w:rsidP="00D56815">
            <w:pPr>
              <w:pStyle w:val="Normlnodsazen"/>
              <w:ind w:left="0"/>
            </w:pPr>
          </w:p>
        </w:tc>
      </w:tr>
    </w:tbl>
    <w:p w14:paraId="549AC15F" w14:textId="365B1CF8" w:rsidR="00301CEF" w:rsidRPr="0073147B" w:rsidRDefault="00301CEF" w:rsidP="00301CEF">
      <w:pPr>
        <w:pStyle w:val="Normlnodsazen"/>
      </w:pPr>
    </w:p>
    <w:p w14:paraId="529B0D83" w14:textId="365B1CF8" w:rsidR="00CD2D76" w:rsidRPr="0073147B" w:rsidRDefault="39CCF8C2" w:rsidP="00501742">
      <w:pPr>
        <w:pStyle w:val="Nadpis2"/>
        <w:rPr>
          <w:lang w:val="cs-CZ"/>
        </w:rPr>
      </w:pPr>
      <w:bookmarkStart w:id="31" w:name="_Toc160796548"/>
      <w:r w:rsidRPr="0073147B">
        <w:rPr>
          <w:lang w:val="cs-CZ"/>
        </w:rPr>
        <w:t xml:space="preserve">Přehled </w:t>
      </w:r>
      <w:r w:rsidR="1285E4B9" w:rsidRPr="0073147B">
        <w:rPr>
          <w:lang w:val="cs-CZ"/>
        </w:rPr>
        <w:t>kontaktů</w:t>
      </w:r>
      <w:bookmarkEnd w:id="31"/>
    </w:p>
    <w:p w14:paraId="55306DED" w14:textId="299765C6" w:rsidR="009F68A8" w:rsidRPr="0073147B" w:rsidRDefault="006E38D7" w:rsidP="00B417C2">
      <w:pPr>
        <w:pStyle w:val="Normlnodsazen"/>
      </w:pPr>
      <w:r w:rsidRPr="0073147B">
        <w:t>V</w:t>
      </w:r>
      <w:r w:rsidR="00301CEF" w:rsidRPr="0073147B">
        <w:t xml:space="preserve"> tab. níže uvede </w:t>
      </w:r>
      <w:r w:rsidR="00875BEC" w:rsidRPr="0073147B">
        <w:t>Dodav</w:t>
      </w:r>
      <w:r w:rsidR="00516C67" w:rsidRPr="0073147B">
        <w:t>a</w:t>
      </w:r>
      <w:r w:rsidR="00875BEC" w:rsidRPr="0073147B">
        <w:t>tel</w:t>
      </w:r>
      <w:r w:rsidR="00301CEF" w:rsidRPr="0073147B">
        <w:t xml:space="preserve"> obsazenost rolí </w:t>
      </w:r>
      <w:r w:rsidR="00B07408" w:rsidRPr="0073147B">
        <w:t xml:space="preserve">pověřenými osobami a </w:t>
      </w:r>
      <w:r w:rsidR="00301CEF" w:rsidRPr="0073147B">
        <w:t>kontaktní údaje</w:t>
      </w:r>
      <w:r w:rsidR="006F72E3">
        <w:t>,</w:t>
      </w:r>
      <w:r w:rsidR="00301CEF" w:rsidRPr="0073147B">
        <w:t xml:space="preserve"> </w:t>
      </w:r>
      <w:r w:rsidR="00B07408" w:rsidRPr="0073147B">
        <w:t xml:space="preserve">a to s přihlédnutím k předpokládanému </w:t>
      </w:r>
      <w:r w:rsidR="00906AA6" w:rsidRPr="0073147B">
        <w:t>členění profesí</w:t>
      </w:r>
      <w:r w:rsidR="00F96C93" w:rsidRPr="0073147B">
        <w:t xml:space="preserve"> na projektu.</w:t>
      </w:r>
    </w:p>
    <w:p w14:paraId="10B271E4" w14:textId="54471A92" w:rsidR="002C6CC7" w:rsidRPr="0073147B" w:rsidRDefault="00285966" w:rsidP="00285966">
      <w:pPr>
        <w:pStyle w:val="Normlnodsazen"/>
        <w:rPr>
          <w:color w:val="4472C4" w:themeColor="accent1"/>
        </w:rPr>
      </w:pPr>
      <w:r w:rsidRPr="0073147B">
        <w:rPr>
          <w:color w:val="4472C4" w:themeColor="accent1"/>
        </w:rPr>
        <w:t>Dodavatel</w:t>
      </w:r>
      <w:r w:rsidR="006A2D57" w:rsidRPr="0073147B">
        <w:rPr>
          <w:color w:val="4472C4" w:themeColor="accent1"/>
        </w:rPr>
        <w:t xml:space="preserve"> doplní</w:t>
      </w:r>
      <w:r w:rsidRPr="0073147B">
        <w:rPr>
          <w:color w:val="4472C4" w:themeColor="accent1"/>
        </w:rPr>
        <w:t xml:space="preserve"> přehled kontaktů v</w:t>
      </w:r>
      <w:r w:rsidR="006A2D57" w:rsidRPr="0073147B">
        <w:rPr>
          <w:color w:val="4472C4" w:themeColor="accent1"/>
        </w:rPr>
        <w:t> návaznosti na role a odpovědnosti uvedené v</w:t>
      </w:r>
      <w:r w:rsidR="0073147B" w:rsidRPr="0073147B">
        <w:rPr>
          <w:color w:val="4472C4" w:themeColor="accent1"/>
        </w:rPr>
        <w:t>ýše</w:t>
      </w:r>
      <w:r w:rsidRPr="0073147B">
        <w:rPr>
          <w:color w:val="4472C4" w:themeColor="accent1"/>
        </w:rPr>
        <w:t xml:space="preserve"> </w:t>
      </w:r>
      <w:r w:rsidR="002C6CC7">
        <w:rPr>
          <w:color w:val="4472C4" w:themeColor="accent1"/>
        </w:rPr>
        <w:t xml:space="preserve">v </w:t>
      </w:r>
      <w:r w:rsidRPr="0073147B">
        <w:rPr>
          <w:color w:val="4472C4" w:themeColor="accent1"/>
        </w:rPr>
        <w:t>min. rozsah</w:t>
      </w:r>
      <w:r w:rsidR="002C6CC7">
        <w:rPr>
          <w:color w:val="4472C4" w:themeColor="accent1"/>
        </w:rPr>
        <w:t>u</w:t>
      </w:r>
      <w:r w:rsidRPr="0073147B">
        <w:rPr>
          <w:color w:val="4472C4" w:themeColor="accent1"/>
        </w:rPr>
        <w:t xml:space="preserve"> označen</w:t>
      </w:r>
      <w:r w:rsidR="002C6CC7">
        <w:rPr>
          <w:color w:val="4472C4" w:themeColor="accent1"/>
        </w:rPr>
        <w:t xml:space="preserve">ém </w:t>
      </w:r>
      <w:r w:rsidRPr="0073147B">
        <w:rPr>
          <w:color w:val="4472C4" w:themeColor="accent1"/>
        </w:rPr>
        <w:t>v tab. níže symbolem „*“.</w:t>
      </w:r>
      <w:r w:rsidR="002C6CC7">
        <w:rPr>
          <w:color w:val="4472C4" w:themeColor="accent1"/>
        </w:rPr>
        <w:t xml:space="preserve"> (Vztahuje se k </w:t>
      </w:r>
      <w:proofErr w:type="spellStart"/>
      <w:r w:rsidR="002C6CC7">
        <w:rPr>
          <w:color w:val="4472C4" w:themeColor="accent1"/>
        </w:rPr>
        <w:t>Pre-Contract</w:t>
      </w:r>
      <w:proofErr w:type="spellEnd"/>
      <w:r w:rsidR="002C6CC7">
        <w:rPr>
          <w:color w:val="4472C4" w:themeColor="accent1"/>
        </w:rPr>
        <w:t xml:space="preserve"> BEP, bude upřesněno v Post-</w:t>
      </w:r>
      <w:proofErr w:type="spellStart"/>
      <w:r w:rsidR="002C6CC7">
        <w:rPr>
          <w:color w:val="4472C4" w:themeColor="accent1"/>
        </w:rPr>
        <w:t>Contract</w:t>
      </w:r>
      <w:proofErr w:type="spellEnd"/>
      <w:r w:rsidR="002C6CC7">
        <w:rPr>
          <w:color w:val="4472C4" w:themeColor="accent1"/>
        </w:rPr>
        <w:t xml:space="preserve"> BEP.)</w:t>
      </w:r>
    </w:p>
    <w:p w14:paraId="2F8BA36A" w14:textId="282AADE7" w:rsidR="00D2427B" w:rsidRPr="0073147B" w:rsidRDefault="00D2427B" w:rsidP="00B56A73">
      <w:pPr>
        <w:pStyle w:val="Normlnodsazen"/>
      </w:pPr>
      <w:bookmarkStart w:id="32" w:name="_Ref94787756"/>
      <w:r w:rsidRPr="0073147B">
        <w:t>Tab.</w:t>
      </w:r>
      <w:bookmarkEnd w:id="32"/>
      <w:r w:rsidRPr="0073147B">
        <w:t xml:space="preserve"> Přehled kontaktů</w:t>
      </w:r>
      <w:r w:rsidR="005A5A71">
        <w:br/>
      </w:r>
      <w:r w:rsidR="005A5A71" w:rsidRPr="002C6CC7">
        <w:rPr>
          <w:i/>
          <w:iCs/>
          <w:color w:val="808080" w:themeColor="background1" w:themeShade="80"/>
        </w:rPr>
        <w:t>Šedou kurzívou jsou popsány příklady.</w:t>
      </w:r>
    </w:p>
    <w:tbl>
      <w:tblPr>
        <w:tblStyle w:val="Mkatabulky"/>
        <w:tblW w:w="9145" w:type="dxa"/>
        <w:tblInd w:w="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90"/>
        <w:gridCol w:w="1418"/>
        <w:gridCol w:w="1417"/>
        <w:gridCol w:w="1559"/>
        <w:gridCol w:w="1560"/>
        <w:gridCol w:w="1701"/>
      </w:tblGrid>
      <w:tr w:rsidR="00A05657" w:rsidRPr="0073147B" w14:paraId="44DF4098" w14:textId="0E337CF7" w:rsidTr="006F72E3">
        <w:tc>
          <w:tcPr>
            <w:tcW w:w="1490" w:type="dxa"/>
            <w:shd w:val="clear" w:color="auto" w:fill="D0CECE" w:themeFill="background2" w:themeFillShade="E6"/>
          </w:tcPr>
          <w:p w14:paraId="5AC0B060" w14:textId="2259BBFA" w:rsidR="00A05657" w:rsidRPr="005F0E81" w:rsidRDefault="00A05657" w:rsidP="00A05657">
            <w:pPr>
              <w:pStyle w:val="Normlnodsazen"/>
              <w:ind w:left="0"/>
              <w:rPr>
                <w:b/>
                <w:bCs/>
              </w:rPr>
            </w:pPr>
            <w:r w:rsidRPr="005F0E81">
              <w:rPr>
                <w:b/>
                <w:bCs/>
              </w:rPr>
              <w:t>Role/funkce</w:t>
            </w:r>
          </w:p>
        </w:tc>
        <w:tc>
          <w:tcPr>
            <w:tcW w:w="1418" w:type="dxa"/>
            <w:shd w:val="clear" w:color="auto" w:fill="D0CECE" w:themeFill="background2" w:themeFillShade="E6"/>
          </w:tcPr>
          <w:p w14:paraId="2D3B3D80" w14:textId="55A17228" w:rsidR="00A05657" w:rsidRPr="005F0E81" w:rsidRDefault="00A05657" w:rsidP="00A05657">
            <w:pPr>
              <w:pStyle w:val="Normlnodsazen"/>
              <w:ind w:left="0"/>
              <w:rPr>
                <w:b/>
                <w:bCs/>
              </w:rPr>
            </w:pPr>
            <w:r w:rsidRPr="005F0E81">
              <w:rPr>
                <w:b/>
                <w:bCs/>
              </w:rPr>
              <w:t>Společnost</w:t>
            </w:r>
          </w:p>
        </w:tc>
        <w:tc>
          <w:tcPr>
            <w:tcW w:w="1417" w:type="dxa"/>
            <w:shd w:val="clear" w:color="auto" w:fill="D0CECE" w:themeFill="background2" w:themeFillShade="E6"/>
          </w:tcPr>
          <w:p w14:paraId="445D94F9" w14:textId="0ED52190" w:rsidR="00A05657" w:rsidRPr="005F0E81" w:rsidRDefault="006F72E3" w:rsidP="00A05657">
            <w:pPr>
              <w:pStyle w:val="Normlnodsazen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Označení</w:t>
            </w:r>
          </w:p>
        </w:tc>
        <w:tc>
          <w:tcPr>
            <w:tcW w:w="1559" w:type="dxa"/>
            <w:shd w:val="clear" w:color="auto" w:fill="D0CECE" w:themeFill="background2" w:themeFillShade="E6"/>
          </w:tcPr>
          <w:p w14:paraId="69AC196A" w14:textId="79906CD2" w:rsidR="00A05657" w:rsidRPr="005F0E81" w:rsidRDefault="006F72E3" w:rsidP="00A05657">
            <w:pPr>
              <w:pStyle w:val="Normlnodsazen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Jméno a p</w:t>
            </w:r>
            <w:r w:rsidR="00A05657" w:rsidRPr="005F0E81">
              <w:rPr>
                <w:b/>
                <w:bCs/>
              </w:rPr>
              <w:t>říjmení</w:t>
            </w:r>
          </w:p>
        </w:tc>
        <w:tc>
          <w:tcPr>
            <w:tcW w:w="1560" w:type="dxa"/>
            <w:shd w:val="clear" w:color="auto" w:fill="D0CECE" w:themeFill="background2" w:themeFillShade="E6"/>
          </w:tcPr>
          <w:p w14:paraId="76736B10" w14:textId="1DBF32ED" w:rsidR="00A05657" w:rsidRPr="005F0E81" w:rsidRDefault="00A05657" w:rsidP="00A05657">
            <w:pPr>
              <w:pStyle w:val="Normlnodsazen"/>
              <w:ind w:left="0"/>
              <w:rPr>
                <w:b/>
                <w:bCs/>
              </w:rPr>
            </w:pPr>
            <w:r w:rsidRPr="005F0E81">
              <w:rPr>
                <w:b/>
                <w:bCs/>
              </w:rPr>
              <w:t>E-mail</w:t>
            </w:r>
          </w:p>
        </w:tc>
        <w:tc>
          <w:tcPr>
            <w:tcW w:w="1701" w:type="dxa"/>
            <w:shd w:val="clear" w:color="auto" w:fill="D0CECE" w:themeFill="background2" w:themeFillShade="E6"/>
          </w:tcPr>
          <w:p w14:paraId="684DBF75" w14:textId="38F158F7" w:rsidR="00A05657" w:rsidRPr="005F0E81" w:rsidRDefault="00A05657" w:rsidP="00A05657">
            <w:pPr>
              <w:pStyle w:val="Normlnodsazen"/>
              <w:ind w:left="0"/>
              <w:rPr>
                <w:b/>
                <w:bCs/>
              </w:rPr>
            </w:pPr>
            <w:r w:rsidRPr="005F0E81">
              <w:rPr>
                <w:b/>
                <w:bCs/>
              </w:rPr>
              <w:t>Telefon</w:t>
            </w:r>
          </w:p>
        </w:tc>
      </w:tr>
      <w:tr w:rsidR="00A05657" w:rsidRPr="0073147B" w14:paraId="53E45E3A" w14:textId="43137577" w:rsidTr="005F0E81">
        <w:tc>
          <w:tcPr>
            <w:tcW w:w="1490" w:type="dxa"/>
          </w:tcPr>
          <w:p w14:paraId="43BDE3C1" w14:textId="417D1E66" w:rsidR="00A05657" w:rsidRPr="0073147B" w:rsidRDefault="00A05657" w:rsidP="00A05657">
            <w:pPr>
              <w:pStyle w:val="Normlnodsazen"/>
              <w:ind w:left="0"/>
            </w:pPr>
            <w:r w:rsidRPr="0073147B">
              <w:t>Zástupce Objednatele</w:t>
            </w:r>
          </w:p>
        </w:tc>
        <w:tc>
          <w:tcPr>
            <w:tcW w:w="1418" w:type="dxa"/>
          </w:tcPr>
          <w:p w14:paraId="66D74977" w14:textId="0E239885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1F787DB4" w14:textId="2113C2C4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67770473" w14:textId="42A7A42E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2ACEA032" w14:textId="3452443D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47CB43F4" w14:textId="5310B598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4D1D012E" w14:textId="6085CC94" w:rsidTr="005F0E81">
        <w:tc>
          <w:tcPr>
            <w:tcW w:w="1490" w:type="dxa"/>
          </w:tcPr>
          <w:p w14:paraId="22A90884" w14:textId="15B54A84" w:rsidR="00A05657" w:rsidRPr="0073147B" w:rsidRDefault="00A05657" w:rsidP="00A05657">
            <w:pPr>
              <w:pStyle w:val="Normlnodsazen"/>
              <w:ind w:left="0"/>
            </w:pPr>
            <w:r w:rsidRPr="0073147B">
              <w:t>Projektový manažer Objednatele</w:t>
            </w:r>
          </w:p>
        </w:tc>
        <w:tc>
          <w:tcPr>
            <w:tcW w:w="1418" w:type="dxa"/>
          </w:tcPr>
          <w:p w14:paraId="49B87F3A" w14:textId="66F871A8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45F5B4A7" w14:textId="1F924CCD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7E2049AC" w14:textId="3525CCB9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0FB6DB7A" w14:textId="062B9580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750E9FFF" w14:textId="5112FD21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38E9890F" w14:textId="2E11C32F" w:rsidTr="005F0E81">
        <w:tc>
          <w:tcPr>
            <w:tcW w:w="1490" w:type="dxa"/>
          </w:tcPr>
          <w:p w14:paraId="4292AB6A" w14:textId="70AD2AAA" w:rsidR="00A05657" w:rsidRPr="0073147B" w:rsidRDefault="00A05657" w:rsidP="00A05657">
            <w:pPr>
              <w:pStyle w:val="Normlnodsazen"/>
              <w:ind w:left="0"/>
            </w:pPr>
            <w:r w:rsidRPr="0073147B">
              <w:t>PM-BIM</w:t>
            </w:r>
          </w:p>
        </w:tc>
        <w:tc>
          <w:tcPr>
            <w:tcW w:w="1418" w:type="dxa"/>
          </w:tcPr>
          <w:p w14:paraId="0FC6CE50" w14:textId="3E4AB405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38DCB269" w14:textId="024A1B25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0505946D" w14:textId="4CABC67B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797281C6" w14:textId="74EA4BCD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2681A0B3" w14:textId="5B6ADF9F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338AAE35" w14:textId="421BA60B" w:rsidTr="005F0E81">
        <w:tc>
          <w:tcPr>
            <w:tcW w:w="1490" w:type="dxa"/>
          </w:tcPr>
          <w:p w14:paraId="01CC9DF0" w14:textId="2A367CAD" w:rsidR="00A05657" w:rsidRPr="0073147B" w:rsidRDefault="00A05657" w:rsidP="00A05657">
            <w:pPr>
              <w:pStyle w:val="Normlnodsazen"/>
              <w:ind w:left="0"/>
            </w:pPr>
            <w:r w:rsidRPr="0073147B">
              <w:t>Správce CDE</w:t>
            </w:r>
          </w:p>
        </w:tc>
        <w:tc>
          <w:tcPr>
            <w:tcW w:w="1418" w:type="dxa"/>
          </w:tcPr>
          <w:p w14:paraId="21D3ADF9" w14:textId="0759B0F9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50C5DC43" w14:textId="16E6F5CF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519FC6AA" w14:textId="3570C644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6C646EE0" w14:textId="4272DDCB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63FE72E5" w14:textId="4BB38C56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5AC1D877" w14:textId="5F172DC8" w:rsidTr="005F0E81">
        <w:tc>
          <w:tcPr>
            <w:tcW w:w="1490" w:type="dxa"/>
          </w:tcPr>
          <w:p w14:paraId="5B4DDCAB" w14:textId="3564A1DB" w:rsidR="00A05657" w:rsidRPr="0073147B" w:rsidRDefault="00A05657" w:rsidP="00A05657">
            <w:pPr>
              <w:pStyle w:val="Normlnodsazen"/>
              <w:ind w:left="0"/>
            </w:pPr>
            <w:r w:rsidRPr="0073147B">
              <w:t>KOO-BIM (*)</w:t>
            </w:r>
          </w:p>
        </w:tc>
        <w:tc>
          <w:tcPr>
            <w:tcW w:w="1418" w:type="dxa"/>
          </w:tcPr>
          <w:p w14:paraId="55177D43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7068F09B" w14:textId="693A415E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1FC5A1FD" w14:textId="32510504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438EDD05" w14:textId="325A1298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17444845" w14:textId="366095A8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23257368" w14:textId="77777777" w:rsidTr="005F0E81">
        <w:tc>
          <w:tcPr>
            <w:tcW w:w="1490" w:type="dxa"/>
          </w:tcPr>
          <w:p w14:paraId="7EC70987" w14:textId="6A544EC4" w:rsidR="00A05657" w:rsidRPr="0073147B" w:rsidRDefault="00A05657" w:rsidP="00A05657">
            <w:pPr>
              <w:pStyle w:val="Normlnodsazen"/>
              <w:ind w:left="0"/>
            </w:pPr>
            <w:r w:rsidRPr="0073147B">
              <w:t>HIP (*)</w:t>
            </w:r>
          </w:p>
        </w:tc>
        <w:tc>
          <w:tcPr>
            <w:tcW w:w="1418" w:type="dxa"/>
          </w:tcPr>
          <w:p w14:paraId="34C57981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16D30E47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39D7670D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6A4BF41F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7EE1451D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00C90070" w14:textId="77777777" w:rsidTr="005F0E81">
        <w:tc>
          <w:tcPr>
            <w:tcW w:w="1490" w:type="dxa"/>
          </w:tcPr>
          <w:p w14:paraId="0FC803EC" w14:textId="78EEA8C2" w:rsidR="00A05657" w:rsidRPr="0073147B" w:rsidRDefault="00A05657" w:rsidP="00A05657">
            <w:pPr>
              <w:pStyle w:val="Normlnodsazen"/>
              <w:ind w:left="0"/>
            </w:pPr>
            <w:r w:rsidRPr="0073147B">
              <w:t>Zástupce HIP (*)</w:t>
            </w:r>
          </w:p>
        </w:tc>
        <w:tc>
          <w:tcPr>
            <w:tcW w:w="1418" w:type="dxa"/>
          </w:tcPr>
          <w:p w14:paraId="074B1DF3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67C8A301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17225241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778A9B3A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1B7208D1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3347529B" w14:textId="77777777" w:rsidTr="005F0E81">
        <w:tc>
          <w:tcPr>
            <w:tcW w:w="1490" w:type="dxa"/>
          </w:tcPr>
          <w:p w14:paraId="35B7C910" w14:textId="208C243F" w:rsidR="00A05657" w:rsidRPr="0073147B" w:rsidRDefault="00A05657" w:rsidP="00A05657">
            <w:pPr>
              <w:pStyle w:val="Normlnodsazen"/>
              <w:ind w:left="0"/>
            </w:pPr>
            <w:r w:rsidRPr="0073147B">
              <w:t>HAP</w:t>
            </w:r>
          </w:p>
        </w:tc>
        <w:tc>
          <w:tcPr>
            <w:tcW w:w="1418" w:type="dxa"/>
          </w:tcPr>
          <w:p w14:paraId="66A93810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04D8A212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05CE415E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41F7360C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43E13F54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550A0667" w14:textId="77777777" w:rsidTr="005F0E81">
        <w:tc>
          <w:tcPr>
            <w:tcW w:w="1490" w:type="dxa"/>
          </w:tcPr>
          <w:p w14:paraId="6C56429A" w14:textId="6411CC0F" w:rsidR="00A05657" w:rsidRPr="0073147B" w:rsidRDefault="00A05657" w:rsidP="00A05657">
            <w:pPr>
              <w:pStyle w:val="Normlnodsazen"/>
              <w:ind w:left="0"/>
            </w:pPr>
            <w:r w:rsidRPr="0073147B">
              <w:lastRenderedPageBreak/>
              <w:t>Vedoucí projektant ASR (*)</w:t>
            </w:r>
          </w:p>
        </w:tc>
        <w:tc>
          <w:tcPr>
            <w:tcW w:w="1418" w:type="dxa"/>
          </w:tcPr>
          <w:p w14:paraId="44460C6D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4E577C73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0D4E333A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5C83CC3C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473EF356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72C2E36F" w14:textId="77777777" w:rsidTr="005F0E81">
        <w:tc>
          <w:tcPr>
            <w:tcW w:w="1490" w:type="dxa"/>
          </w:tcPr>
          <w:p w14:paraId="4B35CCCA" w14:textId="52A77F12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SKR</w:t>
            </w:r>
          </w:p>
        </w:tc>
        <w:tc>
          <w:tcPr>
            <w:tcW w:w="1418" w:type="dxa"/>
          </w:tcPr>
          <w:p w14:paraId="69FE3C7E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5963A92E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5F5E29C4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3F04E482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39BF162F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547296C1" w14:textId="77777777" w:rsidTr="005F0E81">
        <w:tc>
          <w:tcPr>
            <w:tcW w:w="1490" w:type="dxa"/>
          </w:tcPr>
          <w:p w14:paraId="38778B84" w14:textId="22AFA807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VZT</w:t>
            </w:r>
          </w:p>
        </w:tc>
        <w:tc>
          <w:tcPr>
            <w:tcW w:w="1418" w:type="dxa"/>
          </w:tcPr>
          <w:p w14:paraId="5D301673" w14:textId="56E89F8E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18DA2F45" w14:textId="5CC3999A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0554165A" w14:textId="7F6EE7E8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05FCA883" w14:textId="6947E0AE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48D953D9" w14:textId="26849EFB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5F51EC" w14:paraId="2BACE9E8" w14:textId="77777777" w:rsidTr="005F0E81">
        <w:tc>
          <w:tcPr>
            <w:tcW w:w="1490" w:type="dxa"/>
          </w:tcPr>
          <w:p w14:paraId="2A629F81" w14:textId="0D67C128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ZTI (VOD, KAN)</w:t>
            </w:r>
          </w:p>
        </w:tc>
        <w:tc>
          <w:tcPr>
            <w:tcW w:w="1418" w:type="dxa"/>
          </w:tcPr>
          <w:p w14:paraId="248DD60E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7059A7C8" w14:textId="19AB012A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3A86958C" w14:textId="27A9017E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771F9F7D" w14:textId="258777B5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1336782C" w14:textId="353DF908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56D69625" w14:textId="77777777" w:rsidTr="005F0E81">
        <w:tc>
          <w:tcPr>
            <w:tcW w:w="1490" w:type="dxa"/>
          </w:tcPr>
          <w:p w14:paraId="76724C43" w14:textId="77777777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PLN</w:t>
            </w:r>
          </w:p>
        </w:tc>
        <w:tc>
          <w:tcPr>
            <w:tcW w:w="1418" w:type="dxa"/>
          </w:tcPr>
          <w:p w14:paraId="19E4A0C6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72F89E46" w14:textId="77777777" w:rsidR="00A05657" w:rsidRPr="0073147B" w:rsidRDefault="00A05657" w:rsidP="00A05657">
            <w:pPr>
              <w:pStyle w:val="Normlnodsazen"/>
              <w:ind w:left="720"/>
            </w:pPr>
          </w:p>
        </w:tc>
        <w:tc>
          <w:tcPr>
            <w:tcW w:w="1559" w:type="dxa"/>
          </w:tcPr>
          <w:p w14:paraId="46DCD52C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6A1FCBE9" w14:textId="77777777" w:rsidR="00A05657" w:rsidRPr="0073147B" w:rsidRDefault="00A05657" w:rsidP="00A05657">
            <w:pPr>
              <w:pStyle w:val="Normlnodsazen"/>
            </w:pPr>
          </w:p>
        </w:tc>
        <w:tc>
          <w:tcPr>
            <w:tcW w:w="1701" w:type="dxa"/>
          </w:tcPr>
          <w:p w14:paraId="60DE9A69" w14:textId="77777777" w:rsidR="00A05657" w:rsidRPr="0073147B" w:rsidRDefault="00A05657" w:rsidP="00A05657">
            <w:pPr>
              <w:pStyle w:val="Normlnodsazen"/>
            </w:pPr>
          </w:p>
        </w:tc>
      </w:tr>
      <w:tr w:rsidR="00A05657" w:rsidRPr="005F51EC" w14:paraId="59EBE29A" w14:textId="77777777" w:rsidTr="005F0E81">
        <w:tc>
          <w:tcPr>
            <w:tcW w:w="1490" w:type="dxa"/>
          </w:tcPr>
          <w:p w14:paraId="52EC9466" w14:textId="6C393FF8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BAZ (bazénových technologií)</w:t>
            </w:r>
          </w:p>
        </w:tc>
        <w:tc>
          <w:tcPr>
            <w:tcW w:w="1418" w:type="dxa"/>
          </w:tcPr>
          <w:p w14:paraId="5905E5EB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5252528B" w14:textId="59833CA3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3B358719" w14:textId="6B633F60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1F0102DC" w14:textId="6862515D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04D77D3B" w14:textId="5058592F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5FE21F60" w14:textId="77777777" w:rsidTr="005F0E81">
        <w:tc>
          <w:tcPr>
            <w:tcW w:w="1490" w:type="dxa"/>
          </w:tcPr>
          <w:p w14:paraId="7DFD028C" w14:textId="752F50F2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SIL</w:t>
            </w:r>
          </w:p>
        </w:tc>
        <w:tc>
          <w:tcPr>
            <w:tcW w:w="1418" w:type="dxa"/>
          </w:tcPr>
          <w:p w14:paraId="6E579E5B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3262FFAC" w14:textId="1BDC91BA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1AF731A5" w14:textId="7632F48C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3FB011D8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60A9745E" w14:textId="75229D9D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6B58AF35" w14:textId="77777777" w:rsidTr="005F0E81">
        <w:tc>
          <w:tcPr>
            <w:tcW w:w="1490" w:type="dxa"/>
          </w:tcPr>
          <w:p w14:paraId="662303DD" w14:textId="3AEB726A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SLA</w:t>
            </w:r>
          </w:p>
        </w:tc>
        <w:tc>
          <w:tcPr>
            <w:tcW w:w="1418" w:type="dxa"/>
          </w:tcPr>
          <w:p w14:paraId="68581B7D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172371F7" w14:textId="3B277CB6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45D7C541" w14:textId="67797FC4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6C7D85F4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2688DB7A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00C909C5" w14:textId="77777777" w:rsidTr="005F0E81">
        <w:tc>
          <w:tcPr>
            <w:tcW w:w="1490" w:type="dxa"/>
          </w:tcPr>
          <w:p w14:paraId="430F762E" w14:textId="5031226F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MAR</w:t>
            </w:r>
          </w:p>
        </w:tc>
        <w:tc>
          <w:tcPr>
            <w:tcW w:w="1418" w:type="dxa"/>
          </w:tcPr>
          <w:p w14:paraId="433590C9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79005332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1C849FC0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1091C3E2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4314673B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5EB9DFC0" w14:textId="77777777" w:rsidTr="005F0E81">
        <w:tc>
          <w:tcPr>
            <w:tcW w:w="1490" w:type="dxa"/>
          </w:tcPr>
          <w:p w14:paraId="5B1E709D" w14:textId="0DAC6F77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Vedoucí projektant PBR</w:t>
            </w:r>
          </w:p>
        </w:tc>
        <w:tc>
          <w:tcPr>
            <w:tcW w:w="1418" w:type="dxa"/>
          </w:tcPr>
          <w:p w14:paraId="39D32914" w14:textId="25CE88DE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74DBA946" w14:textId="1F4E9C4A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29F9C76F" w14:textId="1A508D6F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2A5EF1C3" w14:textId="09D148D8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701" w:type="dxa"/>
          </w:tcPr>
          <w:p w14:paraId="176D7F50" w14:textId="74E82B4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78E96FD9" w14:textId="77777777" w:rsidTr="005F0E81">
        <w:tc>
          <w:tcPr>
            <w:tcW w:w="1490" w:type="dxa"/>
          </w:tcPr>
          <w:p w14:paraId="65C251B3" w14:textId="46F487B0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1418" w:type="dxa"/>
          </w:tcPr>
          <w:p w14:paraId="6AC51A50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268F6A8C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66F73D85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3B2BCB28" w14:textId="77777777" w:rsidR="00A05657" w:rsidRPr="0073147B" w:rsidRDefault="00A05657" w:rsidP="00A05657">
            <w:pPr>
              <w:pStyle w:val="Normlnodsazen"/>
              <w:ind w:left="0"/>
              <w:rPr>
                <w:rStyle w:val="Odkaznakoment"/>
                <w:rFonts w:ascii="Aktiv Grotesk Light" w:eastAsia="Times New Roman" w:hAnsi="Aktiv Grotesk Light"/>
              </w:rPr>
            </w:pPr>
          </w:p>
        </w:tc>
        <w:tc>
          <w:tcPr>
            <w:tcW w:w="1701" w:type="dxa"/>
          </w:tcPr>
          <w:p w14:paraId="1A1D80F8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286A3DF5" w14:textId="77777777" w:rsidTr="005F0E81">
        <w:tc>
          <w:tcPr>
            <w:tcW w:w="1490" w:type="dxa"/>
          </w:tcPr>
          <w:p w14:paraId="01B4A171" w14:textId="6764C2F7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1418" w:type="dxa"/>
          </w:tcPr>
          <w:p w14:paraId="09A215DD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2A2D8067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2EA3B3F8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6E5B617E" w14:textId="77777777" w:rsidR="00A05657" w:rsidRPr="0073147B" w:rsidRDefault="00A05657" w:rsidP="00A05657">
            <w:pPr>
              <w:pStyle w:val="Normlnodsazen"/>
              <w:ind w:left="0"/>
              <w:rPr>
                <w:rStyle w:val="Odkaznakoment"/>
                <w:rFonts w:ascii="Aktiv Grotesk Light" w:eastAsia="Times New Roman" w:hAnsi="Aktiv Grotesk Light"/>
              </w:rPr>
            </w:pPr>
          </w:p>
        </w:tc>
        <w:tc>
          <w:tcPr>
            <w:tcW w:w="1701" w:type="dxa"/>
          </w:tcPr>
          <w:p w14:paraId="42B8037A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  <w:tr w:rsidR="00A05657" w:rsidRPr="0073147B" w14:paraId="3CD18FD8" w14:textId="77777777" w:rsidTr="005F0E81">
        <w:tc>
          <w:tcPr>
            <w:tcW w:w="1490" w:type="dxa"/>
          </w:tcPr>
          <w:p w14:paraId="34E0C932" w14:textId="099E9C63" w:rsidR="00A05657" w:rsidRPr="005A5A71" w:rsidRDefault="00A05657" w:rsidP="00A05657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5A5A71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1418" w:type="dxa"/>
          </w:tcPr>
          <w:p w14:paraId="2E934EB1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417" w:type="dxa"/>
          </w:tcPr>
          <w:p w14:paraId="643EB9BC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59" w:type="dxa"/>
          </w:tcPr>
          <w:p w14:paraId="55684E8B" w14:textId="77777777" w:rsidR="00A05657" w:rsidRPr="0073147B" w:rsidRDefault="00A05657" w:rsidP="00A05657">
            <w:pPr>
              <w:pStyle w:val="Normlnodsazen"/>
              <w:ind w:left="0"/>
            </w:pPr>
          </w:p>
        </w:tc>
        <w:tc>
          <w:tcPr>
            <w:tcW w:w="1560" w:type="dxa"/>
          </w:tcPr>
          <w:p w14:paraId="37ADF409" w14:textId="77777777" w:rsidR="00A05657" w:rsidRPr="0073147B" w:rsidRDefault="00A05657" w:rsidP="00A05657">
            <w:pPr>
              <w:pStyle w:val="Normlnodsazen"/>
              <w:ind w:left="0"/>
              <w:rPr>
                <w:rStyle w:val="Odkaznakoment"/>
                <w:rFonts w:ascii="Aktiv Grotesk Light" w:eastAsia="Times New Roman" w:hAnsi="Aktiv Grotesk Light"/>
              </w:rPr>
            </w:pPr>
          </w:p>
        </w:tc>
        <w:tc>
          <w:tcPr>
            <w:tcW w:w="1701" w:type="dxa"/>
          </w:tcPr>
          <w:p w14:paraId="2777DFCD" w14:textId="77777777" w:rsidR="00A05657" w:rsidRPr="0073147B" w:rsidRDefault="00A05657" w:rsidP="00A05657">
            <w:pPr>
              <w:pStyle w:val="Normlnodsazen"/>
              <w:ind w:left="0"/>
            </w:pPr>
          </w:p>
        </w:tc>
      </w:tr>
    </w:tbl>
    <w:p w14:paraId="563AA6AB" w14:textId="2318C75D" w:rsidR="00B42D81" w:rsidRPr="006F72E3" w:rsidRDefault="00B42D81">
      <w:pPr>
        <w:rPr>
          <w:lang w:val="cs-CZ"/>
        </w:rPr>
      </w:pPr>
    </w:p>
    <w:p w14:paraId="1F40D1C9" w14:textId="2486E288" w:rsidR="00B42D81" w:rsidRPr="0073147B" w:rsidRDefault="00B42D81" w:rsidP="00364B89">
      <w:pPr>
        <w:pStyle w:val="Normlnodsazen"/>
      </w:pPr>
      <w:bookmarkStart w:id="33" w:name="_Toc95490013"/>
      <w:bookmarkStart w:id="34" w:name="_Toc95490206"/>
      <w:bookmarkStart w:id="35" w:name="_Toc95490298"/>
      <w:bookmarkEnd w:id="33"/>
      <w:bookmarkEnd w:id="34"/>
      <w:bookmarkEnd w:id="35"/>
    </w:p>
    <w:p w14:paraId="66EABB02" w14:textId="292860CB" w:rsidR="00AE4C2B" w:rsidRPr="0073147B" w:rsidRDefault="00377B1B" w:rsidP="00AE4C2B">
      <w:pPr>
        <w:pStyle w:val="Nadpis2"/>
        <w:rPr>
          <w:lang w:val="cs-CZ"/>
        </w:rPr>
      </w:pPr>
      <w:bookmarkStart w:id="36" w:name="_Toc160796549"/>
      <w:r w:rsidRPr="0073147B">
        <w:rPr>
          <w:lang w:val="cs-CZ"/>
        </w:rPr>
        <w:t xml:space="preserve">Koordinační </w:t>
      </w:r>
      <w:r w:rsidR="00AE4C2B" w:rsidRPr="0073147B">
        <w:rPr>
          <w:lang w:val="cs-CZ"/>
        </w:rPr>
        <w:t>schůzky</w:t>
      </w:r>
      <w:bookmarkEnd w:id="36"/>
    </w:p>
    <w:p w14:paraId="642F8657" w14:textId="63220DA2" w:rsidR="00AE4C2B" w:rsidRDefault="00516C67" w:rsidP="00AE4C2B">
      <w:pPr>
        <w:pStyle w:val="Normlnodsazen"/>
        <w:rPr>
          <w:color w:val="4472C4" w:themeColor="accent1"/>
        </w:rPr>
      </w:pPr>
      <w:r w:rsidRPr="002C6CC7">
        <w:rPr>
          <w:color w:val="4472C4" w:themeColor="accent1"/>
        </w:rPr>
        <w:t>Dodavatel</w:t>
      </w:r>
      <w:r w:rsidR="00AE4C2B" w:rsidRPr="002C6CC7">
        <w:rPr>
          <w:color w:val="4472C4" w:themeColor="accent1"/>
        </w:rPr>
        <w:t xml:space="preserve"> </w:t>
      </w:r>
      <w:r w:rsidR="00F2767C" w:rsidRPr="002C6CC7">
        <w:rPr>
          <w:color w:val="4472C4" w:themeColor="accent1"/>
        </w:rPr>
        <w:t>vy</w:t>
      </w:r>
      <w:r w:rsidR="00AE4C2B" w:rsidRPr="002C6CC7">
        <w:rPr>
          <w:color w:val="4472C4" w:themeColor="accent1"/>
        </w:rPr>
        <w:t xml:space="preserve">specifikuje </w:t>
      </w:r>
      <w:r w:rsidR="00377B1B" w:rsidRPr="002C6CC7">
        <w:rPr>
          <w:color w:val="4472C4" w:themeColor="accent1"/>
        </w:rPr>
        <w:t>interní koordinační</w:t>
      </w:r>
      <w:r w:rsidR="00AE4C2B" w:rsidRPr="002C6CC7">
        <w:rPr>
          <w:color w:val="4472C4" w:themeColor="accent1"/>
        </w:rPr>
        <w:t xml:space="preserve"> schůz</w:t>
      </w:r>
      <w:r w:rsidR="00BB0B1E" w:rsidRPr="002C6CC7">
        <w:rPr>
          <w:color w:val="4472C4" w:themeColor="accent1"/>
        </w:rPr>
        <w:t>ky</w:t>
      </w:r>
      <w:r w:rsidR="00AE4C2B" w:rsidRPr="002C6CC7">
        <w:rPr>
          <w:color w:val="4472C4" w:themeColor="accent1"/>
        </w:rPr>
        <w:t xml:space="preserve">, </w:t>
      </w:r>
      <w:r w:rsidR="002C6CC7">
        <w:rPr>
          <w:color w:val="4472C4" w:themeColor="accent1"/>
        </w:rPr>
        <w:t xml:space="preserve">četnost jejich konání, </w:t>
      </w:r>
      <w:r w:rsidR="00AE4C2B" w:rsidRPr="002C6CC7">
        <w:rPr>
          <w:color w:val="4472C4" w:themeColor="accent1"/>
        </w:rPr>
        <w:t xml:space="preserve">odpovědnost za </w:t>
      </w:r>
      <w:r w:rsidR="002C6CC7">
        <w:rPr>
          <w:color w:val="4472C4" w:themeColor="accent1"/>
        </w:rPr>
        <w:t xml:space="preserve">organizaci schůzky, </w:t>
      </w:r>
      <w:r w:rsidR="00AE4C2B" w:rsidRPr="002C6CC7">
        <w:rPr>
          <w:color w:val="4472C4" w:themeColor="accent1"/>
        </w:rPr>
        <w:t>zpracování zápisu apod.</w:t>
      </w:r>
      <w:r w:rsidR="002C6CC7">
        <w:rPr>
          <w:color w:val="4472C4" w:themeColor="accent1"/>
        </w:rPr>
        <w:t xml:space="preserve"> (Vztahuje se k </w:t>
      </w:r>
      <w:proofErr w:type="spellStart"/>
      <w:r w:rsidR="002C6CC7">
        <w:rPr>
          <w:color w:val="4472C4" w:themeColor="accent1"/>
        </w:rPr>
        <w:t>Pre-Contract</w:t>
      </w:r>
      <w:proofErr w:type="spellEnd"/>
      <w:r w:rsidR="002C6CC7">
        <w:rPr>
          <w:color w:val="4472C4" w:themeColor="accent1"/>
        </w:rPr>
        <w:t xml:space="preserve"> BEP, Post-</w:t>
      </w:r>
      <w:proofErr w:type="spellStart"/>
      <w:r w:rsidR="002C6CC7">
        <w:rPr>
          <w:color w:val="4472C4" w:themeColor="accent1"/>
        </w:rPr>
        <w:t>Contract</w:t>
      </w:r>
      <w:proofErr w:type="spellEnd"/>
      <w:r w:rsidR="002C6CC7">
        <w:rPr>
          <w:color w:val="4472C4" w:themeColor="accent1"/>
        </w:rPr>
        <w:t xml:space="preserve"> BEP.)</w:t>
      </w:r>
    </w:p>
    <w:p w14:paraId="61B89BC3" w14:textId="0193EFF2" w:rsidR="00390E14" w:rsidRPr="0073147B" w:rsidRDefault="00390E14" w:rsidP="00390E14">
      <w:pPr>
        <w:pStyle w:val="Normlnodsazen"/>
      </w:pPr>
      <w:r w:rsidRPr="0073147B">
        <w:t xml:space="preserve">Tab. </w:t>
      </w:r>
      <w:r>
        <w:t>Koordinační schůzky</w:t>
      </w:r>
    </w:p>
    <w:tbl>
      <w:tblPr>
        <w:tblStyle w:val="GridTable5Dark-Accent41"/>
        <w:tblW w:w="9180" w:type="dxa"/>
        <w:tblInd w:w="8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4394"/>
        <w:gridCol w:w="2943"/>
      </w:tblGrid>
      <w:tr w:rsidR="007D11FE" w:rsidRPr="0073147B" w14:paraId="795BF02A" w14:textId="77777777" w:rsidTr="002C6CC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9FA5B8" w14:textId="77777777" w:rsidR="007D11FE" w:rsidRPr="0073147B" w:rsidRDefault="007D11FE" w:rsidP="007D11FE">
            <w:pPr>
              <w:pStyle w:val="Normlnodsazen"/>
              <w:ind w:left="0"/>
            </w:pPr>
            <w:r w:rsidRPr="0073147B">
              <w:t>Datum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DA547E0" w14:textId="77777777" w:rsidR="007D11FE" w:rsidRPr="0073147B" w:rsidRDefault="007D11FE" w:rsidP="007D11FE">
            <w:pPr>
              <w:pStyle w:val="Normlnodsazen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3147B">
              <w:t>Téma</w:t>
            </w:r>
          </w:p>
        </w:tc>
        <w:tc>
          <w:tcPr>
            <w:tcW w:w="29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8C359E0" w14:textId="77777777" w:rsidR="007D11FE" w:rsidRPr="0073147B" w:rsidRDefault="007D11FE" w:rsidP="007D11FE">
            <w:pPr>
              <w:pStyle w:val="Normlnodsazen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73147B">
              <w:t>Řešení</w:t>
            </w:r>
          </w:p>
        </w:tc>
      </w:tr>
      <w:tr w:rsidR="002C6CC7" w:rsidRPr="0073147B" w14:paraId="6C9F82D9" w14:textId="77777777" w:rsidTr="007D11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tcBorders>
              <w:left w:val="none" w:sz="0" w:space="0" w:color="auto"/>
            </w:tcBorders>
            <w:shd w:val="clear" w:color="auto" w:fill="auto"/>
          </w:tcPr>
          <w:p w14:paraId="57197CF5" w14:textId="532416D7" w:rsidR="002C6CC7" w:rsidRPr="002C6CC7" w:rsidRDefault="002C6CC7" w:rsidP="002C6CC7">
            <w:pPr>
              <w:pStyle w:val="Normlnodsazen"/>
              <w:ind w:left="0"/>
              <w:rPr>
                <w:b w:val="0"/>
                <w:bCs w:val="0"/>
              </w:rPr>
            </w:pPr>
            <w:r w:rsidRPr="00C461F9">
              <w:rPr>
                <w:b w:val="0"/>
                <w:bCs w:val="0"/>
              </w:rPr>
              <w:t>...</w:t>
            </w:r>
          </w:p>
        </w:tc>
        <w:tc>
          <w:tcPr>
            <w:tcW w:w="4394" w:type="dxa"/>
            <w:shd w:val="clear" w:color="auto" w:fill="auto"/>
          </w:tcPr>
          <w:p w14:paraId="07DBAD08" w14:textId="1DB19A8C" w:rsidR="002C6CC7" w:rsidRPr="002C6CC7" w:rsidRDefault="002C6CC7" w:rsidP="002C6CC7">
            <w:pPr>
              <w:pStyle w:val="Normlnodsazen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461F9">
              <w:t>...</w:t>
            </w:r>
          </w:p>
        </w:tc>
        <w:tc>
          <w:tcPr>
            <w:tcW w:w="2943" w:type="dxa"/>
            <w:shd w:val="clear" w:color="auto" w:fill="auto"/>
          </w:tcPr>
          <w:p w14:paraId="1189C036" w14:textId="7641646B" w:rsidR="002C6CC7" w:rsidRPr="002C6CC7" w:rsidRDefault="002C6CC7" w:rsidP="002C6CC7">
            <w:pPr>
              <w:pStyle w:val="Normlnodsazen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461F9">
              <w:t>...</w:t>
            </w:r>
          </w:p>
        </w:tc>
      </w:tr>
      <w:tr w:rsidR="002C6CC7" w:rsidRPr="0073147B" w14:paraId="13ED052B" w14:textId="77777777" w:rsidTr="007D11FE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</w:tcPr>
          <w:p w14:paraId="34D27A78" w14:textId="3FE484F0" w:rsidR="002C6CC7" w:rsidRPr="002C6CC7" w:rsidRDefault="002C6CC7" w:rsidP="002C6CC7">
            <w:pPr>
              <w:pStyle w:val="Normlnodsazen"/>
              <w:ind w:left="0"/>
              <w:rPr>
                <w:b w:val="0"/>
                <w:bCs w:val="0"/>
              </w:rPr>
            </w:pPr>
            <w:r w:rsidRPr="00C461F9">
              <w:rPr>
                <w:b w:val="0"/>
                <w:bCs w:val="0"/>
              </w:rPr>
              <w:t>...</w:t>
            </w:r>
          </w:p>
        </w:tc>
        <w:tc>
          <w:tcPr>
            <w:tcW w:w="4394" w:type="dxa"/>
            <w:shd w:val="clear" w:color="auto" w:fill="auto"/>
          </w:tcPr>
          <w:p w14:paraId="09B123EA" w14:textId="55DA1AFA" w:rsidR="002C6CC7" w:rsidRPr="002C6CC7" w:rsidRDefault="002C6CC7" w:rsidP="002C6CC7">
            <w:pPr>
              <w:pStyle w:val="Normlnodsazen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461F9">
              <w:t>...</w:t>
            </w:r>
          </w:p>
        </w:tc>
        <w:tc>
          <w:tcPr>
            <w:tcW w:w="2943" w:type="dxa"/>
            <w:shd w:val="clear" w:color="auto" w:fill="auto"/>
          </w:tcPr>
          <w:p w14:paraId="6BBB8512" w14:textId="405A7FB8" w:rsidR="002C6CC7" w:rsidRPr="002C6CC7" w:rsidRDefault="002C6CC7" w:rsidP="002C6CC7">
            <w:pPr>
              <w:pStyle w:val="Normlnodsazen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461F9">
              <w:t>...</w:t>
            </w:r>
          </w:p>
        </w:tc>
      </w:tr>
      <w:tr w:rsidR="002C6CC7" w:rsidRPr="0073147B" w14:paraId="6C9E6B3B" w14:textId="77777777" w:rsidTr="007D11F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</w:tcPr>
          <w:p w14:paraId="06EBFF64" w14:textId="1855FC35" w:rsidR="002C6CC7" w:rsidRPr="002C6CC7" w:rsidRDefault="002C6CC7" w:rsidP="002C6CC7">
            <w:pPr>
              <w:pStyle w:val="Normlnodsazen"/>
              <w:ind w:left="0"/>
              <w:rPr>
                <w:b w:val="0"/>
                <w:bCs w:val="0"/>
              </w:rPr>
            </w:pPr>
            <w:r w:rsidRPr="00C461F9">
              <w:rPr>
                <w:b w:val="0"/>
                <w:bCs w:val="0"/>
              </w:rPr>
              <w:t>...</w:t>
            </w:r>
          </w:p>
        </w:tc>
        <w:tc>
          <w:tcPr>
            <w:tcW w:w="4394" w:type="dxa"/>
            <w:shd w:val="clear" w:color="auto" w:fill="auto"/>
          </w:tcPr>
          <w:p w14:paraId="26B15EB8" w14:textId="4B7AD400" w:rsidR="002C6CC7" w:rsidRPr="002C6CC7" w:rsidRDefault="002C6CC7" w:rsidP="002C6CC7">
            <w:pPr>
              <w:pStyle w:val="Normlnodsazen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461F9">
              <w:t>...</w:t>
            </w:r>
          </w:p>
        </w:tc>
        <w:tc>
          <w:tcPr>
            <w:tcW w:w="2943" w:type="dxa"/>
            <w:shd w:val="clear" w:color="auto" w:fill="auto"/>
          </w:tcPr>
          <w:p w14:paraId="7D8B85F1" w14:textId="12BFE674" w:rsidR="002C6CC7" w:rsidRPr="002C6CC7" w:rsidRDefault="002C6CC7" w:rsidP="002C6CC7">
            <w:pPr>
              <w:pStyle w:val="Normlnodsazen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461F9">
              <w:t>...</w:t>
            </w:r>
          </w:p>
        </w:tc>
      </w:tr>
    </w:tbl>
    <w:p w14:paraId="082B3D5F" w14:textId="7DDE2CFD" w:rsidR="00AE4C2B" w:rsidRPr="0073147B" w:rsidRDefault="00AE4C2B" w:rsidP="00AE4C2B">
      <w:pPr>
        <w:pStyle w:val="Normlnodsazen"/>
      </w:pPr>
    </w:p>
    <w:p w14:paraId="53C1AED5" w14:textId="77777777" w:rsidR="0073147B" w:rsidRPr="0073147B" w:rsidRDefault="0073147B" w:rsidP="0073147B">
      <w:pPr>
        <w:pStyle w:val="Nadpis2"/>
        <w:rPr>
          <w:lang w:val="cs-CZ"/>
        </w:rPr>
      </w:pPr>
      <w:bookmarkStart w:id="37" w:name="_Toc160796550"/>
      <w:r w:rsidRPr="0073147B">
        <w:rPr>
          <w:lang w:val="cs-CZ"/>
        </w:rPr>
        <w:t>Harmonogram</w:t>
      </w:r>
      <w:bookmarkEnd w:id="37"/>
    </w:p>
    <w:p w14:paraId="4F70F10D" w14:textId="1A89CE81" w:rsidR="00AE4C2B" w:rsidRPr="0073147B" w:rsidRDefault="0073147B" w:rsidP="00390E14">
      <w:pPr>
        <w:pStyle w:val="Normlnodsazen"/>
      </w:pPr>
      <w:r w:rsidRPr="0073147B">
        <w:rPr>
          <w:color w:val="4472C4" w:themeColor="accent1"/>
        </w:rPr>
        <w:t>Zde dodavatel uvede odhadovaný harmonogram prací na projektu</w:t>
      </w:r>
      <w:r w:rsidR="00A47949">
        <w:rPr>
          <w:color w:val="4472C4" w:themeColor="accent1"/>
        </w:rPr>
        <w:t xml:space="preserve"> dle </w:t>
      </w:r>
      <w:proofErr w:type="spellStart"/>
      <w:r w:rsidR="00A47949">
        <w:rPr>
          <w:color w:val="4472C4" w:themeColor="accent1"/>
        </w:rPr>
        <w:t>SoD</w:t>
      </w:r>
      <w:proofErr w:type="spellEnd"/>
      <w:r w:rsidR="00A47949">
        <w:rPr>
          <w:color w:val="4472C4" w:themeColor="accent1"/>
        </w:rPr>
        <w:t xml:space="preserve"> a doplněný o klíčové milníky vč. milníků BIM</w:t>
      </w:r>
      <w:r w:rsidRPr="0073147B">
        <w:rPr>
          <w:color w:val="4472C4" w:themeColor="accent1"/>
        </w:rPr>
        <w:t>.</w:t>
      </w:r>
      <w:r w:rsidR="002C6CC7">
        <w:rPr>
          <w:color w:val="4472C4" w:themeColor="accent1"/>
        </w:rPr>
        <w:t xml:space="preserve"> (Vztahuje se k </w:t>
      </w:r>
      <w:proofErr w:type="spellStart"/>
      <w:r w:rsidR="002C6CC7">
        <w:rPr>
          <w:color w:val="4472C4" w:themeColor="accent1"/>
        </w:rPr>
        <w:t>Pre-Contract</w:t>
      </w:r>
      <w:proofErr w:type="spellEnd"/>
      <w:r w:rsidR="002C6CC7">
        <w:rPr>
          <w:color w:val="4472C4" w:themeColor="accent1"/>
        </w:rPr>
        <w:t xml:space="preserve"> BEP, Post-</w:t>
      </w:r>
      <w:proofErr w:type="spellStart"/>
      <w:r w:rsidR="002C6CC7">
        <w:rPr>
          <w:color w:val="4472C4" w:themeColor="accent1"/>
        </w:rPr>
        <w:t>Contract</w:t>
      </w:r>
      <w:proofErr w:type="spellEnd"/>
      <w:r w:rsidR="002C6CC7">
        <w:rPr>
          <w:color w:val="4472C4" w:themeColor="accent1"/>
        </w:rPr>
        <w:t xml:space="preserve"> BEP.)</w:t>
      </w:r>
      <w:r w:rsidR="00AE4C2B" w:rsidRPr="002C6CC7">
        <w:br w:type="page"/>
      </w:r>
    </w:p>
    <w:p w14:paraId="00EC4197" w14:textId="77777777" w:rsidR="00AE4C2B" w:rsidRPr="0073147B" w:rsidRDefault="00AE4C2B" w:rsidP="00AE4C2B">
      <w:pPr>
        <w:pStyle w:val="Nadpis1"/>
        <w:rPr>
          <w:lang w:val="cs-CZ"/>
        </w:rPr>
      </w:pPr>
      <w:bookmarkStart w:id="38" w:name="_Toc160796551"/>
      <w:r w:rsidRPr="0073147B">
        <w:rPr>
          <w:lang w:val="cs-CZ"/>
        </w:rPr>
        <w:lastRenderedPageBreak/>
        <w:t>IT řešení</w:t>
      </w:r>
      <w:bookmarkEnd w:id="38"/>
    </w:p>
    <w:p w14:paraId="029CEE30" w14:textId="4DD8A3F5" w:rsidR="00AE4C2B" w:rsidRPr="0073147B" w:rsidRDefault="00AE4C2B" w:rsidP="00AE4C2B">
      <w:pPr>
        <w:pStyle w:val="Nadpis2"/>
        <w:rPr>
          <w:lang w:val="cs-CZ"/>
        </w:rPr>
      </w:pPr>
      <w:bookmarkStart w:id="39" w:name="_Ref41029277"/>
      <w:bookmarkStart w:id="40" w:name="_Hlk133583820"/>
      <w:bookmarkStart w:id="41" w:name="_Toc160796552"/>
      <w:r w:rsidRPr="0073147B">
        <w:rPr>
          <w:lang w:val="cs-CZ"/>
        </w:rPr>
        <w:t>Využívaný software</w:t>
      </w:r>
      <w:bookmarkEnd w:id="39"/>
      <w:r w:rsidR="003D65B3" w:rsidRPr="0073147B">
        <w:rPr>
          <w:lang w:val="cs-CZ"/>
        </w:rPr>
        <w:t xml:space="preserve"> a </w:t>
      </w:r>
      <w:r w:rsidR="00390E14">
        <w:rPr>
          <w:lang w:val="cs-CZ"/>
        </w:rPr>
        <w:t xml:space="preserve">souborové </w:t>
      </w:r>
      <w:r w:rsidR="003D65B3" w:rsidRPr="0073147B">
        <w:rPr>
          <w:lang w:val="cs-CZ"/>
        </w:rPr>
        <w:t>formáty</w:t>
      </w:r>
      <w:bookmarkEnd w:id="41"/>
    </w:p>
    <w:bookmarkEnd w:id="40"/>
    <w:p w14:paraId="596A60FB" w14:textId="53676102" w:rsidR="00AE4C2B" w:rsidRPr="0073147B" w:rsidRDefault="00875BEC" w:rsidP="00AE4C2B">
      <w:pPr>
        <w:pStyle w:val="Normlnodsazen"/>
      </w:pPr>
      <w:r w:rsidRPr="0073147B">
        <w:t>Dodav</w:t>
      </w:r>
      <w:r w:rsidR="00516C67" w:rsidRPr="0073147B">
        <w:t>a</w:t>
      </w:r>
      <w:r w:rsidRPr="0073147B">
        <w:t>tel</w:t>
      </w:r>
      <w:r w:rsidR="00AE4C2B" w:rsidRPr="0073147B">
        <w:t xml:space="preserve"> popíše veškeré využívané softwarové nástroje, jejich verze, nativní a výměnné formáty apod.</w:t>
      </w:r>
      <w:r w:rsidR="00FA5F1C" w:rsidRPr="0073147B">
        <w:t xml:space="preserve"> </w:t>
      </w:r>
    </w:p>
    <w:p w14:paraId="7F64AFDE" w14:textId="26450BD4" w:rsidR="00D56815" w:rsidRDefault="00D56815" w:rsidP="00D56815">
      <w:pPr>
        <w:pStyle w:val="Normlnodsazen"/>
        <w:rPr>
          <w:color w:val="4472C4" w:themeColor="accent1"/>
        </w:rPr>
      </w:pPr>
      <w:r w:rsidRPr="0073147B">
        <w:rPr>
          <w:color w:val="4472C4" w:themeColor="accent1"/>
        </w:rPr>
        <w:t xml:space="preserve">Dodavatel </w:t>
      </w:r>
      <w:r w:rsidR="004B0C23" w:rsidRPr="0073147B">
        <w:rPr>
          <w:color w:val="4472C4" w:themeColor="accent1"/>
        </w:rPr>
        <w:t xml:space="preserve">popíše </w:t>
      </w:r>
      <w:r w:rsidRPr="0073147B">
        <w:rPr>
          <w:color w:val="4472C4" w:themeColor="accent1"/>
        </w:rPr>
        <w:t xml:space="preserve">využití softwaru. </w:t>
      </w:r>
      <w:r w:rsidR="002C6CC7">
        <w:rPr>
          <w:color w:val="4472C4" w:themeColor="accent1"/>
        </w:rPr>
        <w:t>(Vztahuje se k </w:t>
      </w:r>
      <w:proofErr w:type="spellStart"/>
      <w:r w:rsidR="002C6CC7">
        <w:rPr>
          <w:color w:val="4472C4" w:themeColor="accent1"/>
        </w:rPr>
        <w:t>Pre-Contract</w:t>
      </w:r>
      <w:proofErr w:type="spellEnd"/>
      <w:r w:rsidR="002C6CC7">
        <w:rPr>
          <w:color w:val="4472C4" w:themeColor="accent1"/>
        </w:rPr>
        <w:t xml:space="preserve"> BEP, Post-</w:t>
      </w:r>
      <w:proofErr w:type="spellStart"/>
      <w:r w:rsidR="002C6CC7">
        <w:rPr>
          <w:color w:val="4472C4" w:themeColor="accent1"/>
        </w:rPr>
        <w:t>Contract</w:t>
      </w:r>
      <w:proofErr w:type="spellEnd"/>
      <w:r w:rsidR="002C6CC7">
        <w:rPr>
          <w:color w:val="4472C4" w:themeColor="accent1"/>
        </w:rPr>
        <w:t xml:space="preserve"> BEP.)</w:t>
      </w:r>
    </w:p>
    <w:p w14:paraId="1D1B3EC1" w14:textId="1E082036" w:rsidR="00FA5F1C" w:rsidRPr="002C6CC7" w:rsidRDefault="00390E14" w:rsidP="00390E14">
      <w:pPr>
        <w:pStyle w:val="Normlnodsazen"/>
        <w:rPr>
          <w:i/>
          <w:iCs/>
          <w:color w:val="808080" w:themeColor="background1" w:themeShade="80"/>
        </w:rPr>
      </w:pPr>
      <w:r w:rsidRPr="0073147B">
        <w:t xml:space="preserve">Tab. </w:t>
      </w:r>
      <w:r w:rsidRPr="00390E14">
        <w:t>Využívaný software a souborové formáty</w:t>
      </w:r>
      <w:r>
        <w:br/>
      </w:r>
      <w:r w:rsidR="00FA5F1C" w:rsidRPr="002C6CC7">
        <w:rPr>
          <w:i/>
          <w:iCs/>
          <w:color w:val="808080" w:themeColor="background1" w:themeShade="80"/>
        </w:rPr>
        <w:t>Šedou kurzívou jsou popsány příklady.</w:t>
      </w:r>
    </w:p>
    <w:tbl>
      <w:tblPr>
        <w:tblStyle w:val="Mkatabulky"/>
        <w:tblW w:w="0" w:type="auto"/>
        <w:tblInd w:w="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1700"/>
        <w:gridCol w:w="1841"/>
        <w:gridCol w:w="4274"/>
      </w:tblGrid>
      <w:tr w:rsidR="006A2D57" w:rsidRPr="0073147B" w14:paraId="0CE5A3F3" w14:textId="77777777" w:rsidTr="002C6CC7">
        <w:tc>
          <w:tcPr>
            <w:tcW w:w="1777" w:type="dxa"/>
            <w:shd w:val="clear" w:color="auto" w:fill="D0CECE" w:themeFill="background2" w:themeFillShade="E6"/>
          </w:tcPr>
          <w:p w14:paraId="3D8763AE" w14:textId="77777777" w:rsidR="006A2D57" w:rsidRPr="0073147B" w:rsidRDefault="006A2D57" w:rsidP="00811CD6">
            <w:pPr>
              <w:pStyle w:val="Normlnodsazen"/>
              <w:ind w:left="0"/>
              <w:rPr>
                <w:b/>
                <w:bCs/>
              </w:rPr>
            </w:pPr>
            <w:r w:rsidRPr="0073147B">
              <w:rPr>
                <w:b/>
                <w:bCs/>
              </w:rPr>
              <w:t>Popis souboru</w:t>
            </w:r>
            <w:r w:rsidRPr="0073147B">
              <w:rPr>
                <w:b/>
                <w:bCs/>
              </w:rPr>
              <w:br/>
              <w:t>/dokumentu</w:t>
            </w:r>
          </w:p>
        </w:tc>
        <w:tc>
          <w:tcPr>
            <w:tcW w:w="1700" w:type="dxa"/>
            <w:shd w:val="clear" w:color="auto" w:fill="D0CECE" w:themeFill="background2" w:themeFillShade="E6"/>
          </w:tcPr>
          <w:p w14:paraId="0E07D0DF" w14:textId="77777777" w:rsidR="006A2D57" w:rsidRPr="0073147B" w:rsidRDefault="006A2D57" w:rsidP="00811CD6">
            <w:pPr>
              <w:pStyle w:val="Normlnodsazen"/>
              <w:ind w:left="0"/>
              <w:rPr>
                <w:b/>
                <w:bCs/>
              </w:rPr>
            </w:pPr>
            <w:r w:rsidRPr="0073147B">
              <w:rPr>
                <w:b/>
                <w:bCs/>
              </w:rPr>
              <w:t>Software</w:t>
            </w:r>
            <w:r w:rsidRPr="0073147B">
              <w:rPr>
                <w:b/>
                <w:bCs/>
              </w:rPr>
              <w:br/>
              <w:t>verze</w:t>
            </w:r>
          </w:p>
        </w:tc>
        <w:tc>
          <w:tcPr>
            <w:tcW w:w="1841" w:type="dxa"/>
            <w:shd w:val="clear" w:color="auto" w:fill="D0CECE" w:themeFill="background2" w:themeFillShade="E6"/>
          </w:tcPr>
          <w:p w14:paraId="5CE4B980" w14:textId="77777777" w:rsidR="006A2D57" w:rsidRPr="0073147B" w:rsidRDefault="006A2D57" w:rsidP="00811CD6">
            <w:pPr>
              <w:pStyle w:val="Normlnodsazen"/>
              <w:ind w:left="0"/>
              <w:rPr>
                <w:b/>
                <w:bCs/>
              </w:rPr>
            </w:pPr>
            <w:r w:rsidRPr="0073147B">
              <w:rPr>
                <w:b/>
                <w:bCs/>
              </w:rPr>
              <w:t>Souborový</w:t>
            </w:r>
            <w:r w:rsidRPr="0073147B">
              <w:rPr>
                <w:b/>
                <w:bCs/>
              </w:rPr>
              <w:br/>
              <w:t>formát</w:t>
            </w:r>
          </w:p>
        </w:tc>
        <w:tc>
          <w:tcPr>
            <w:tcW w:w="4274" w:type="dxa"/>
            <w:shd w:val="clear" w:color="auto" w:fill="D0CECE" w:themeFill="background2" w:themeFillShade="E6"/>
          </w:tcPr>
          <w:p w14:paraId="4DAD5012" w14:textId="77777777" w:rsidR="006A2D57" w:rsidRPr="0073147B" w:rsidRDefault="006A2D57" w:rsidP="00811CD6">
            <w:pPr>
              <w:pStyle w:val="Normlnodsazen"/>
              <w:ind w:left="0"/>
              <w:rPr>
                <w:b/>
                <w:bCs/>
              </w:rPr>
            </w:pPr>
            <w:r w:rsidRPr="0073147B">
              <w:rPr>
                <w:b/>
                <w:bCs/>
              </w:rPr>
              <w:t>Poznámky</w:t>
            </w:r>
          </w:p>
        </w:tc>
      </w:tr>
      <w:tr w:rsidR="006A2D57" w:rsidRPr="0073147B" w14:paraId="1ABA0978" w14:textId="77777777" w:rsidTr="00811CD6">
        <w:tc>
          <w:tcPr>
            <w:tcW w:w="1777" w:type="dxa"/>
            <w:vMerge w:val="restart"/>
          </w:tcPr>
          <w:p w14:paraId="60CF59D9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 xml:space="preserve">Dílčí </w:t>
            </w:r>
            <w:proofErr w:type="spellStart"/>
            <w:r w:rsidRPr="0073147B">
              <w:rPr>
                <w:i/>
                <w:iCs/>
                <w:color w:val="808080" w:themeColor="background1" w:themeShade="80"/>
              </w:rPr>
              <w:t>DiMS</w:t>
            </w:r>
            <w:proofErr w:type="spellEnd"/>
          </w:p>
        </w:tc>
        <w:tc>
          <w:tcPr>
            <w:tcW w:w="1700" w:type="dxa"/>
            <w:vMerge w:val="restart"/>
          </w:tcPr>
          <w:p w14:paraId="0DB6B8FF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 xml:space="preserve">Software pro vytváření </w:t>
            </w:r>
            <w:proofErr w:type="spellStart"/>
            <w:r w:rsidRPr="0073147B">
              <w:rPr>
                <w:i/>
                <w:iCs/>
                <w:color w:val="808080" w:themeColor="background1" w:themeShade="80"/>
              </w:rPr>
              <w:t>DiMS</w:t>
            </w:r>
            <w:proofErr w:type="spellEnd"/>
            <w:r w:rsidRPr="0073147B">
              <w:rPr>
                <w:i/>
                <w:iCs/>
                <w:color w:val="808080" w:themeColor="background1" w:themeShade="80"/>
              </w:rPr>
              <w:t xml:space="preserve"> (např. Autodesk Revit, Archicad apod.)</w:t>
            </w:r>
          </w:p>
        </w:tc>
        <w:tc>
          <w:tcPr>
            <w:tcW w:w="1841" w:type="dxa"/>
          </w:tcPr>
          <w:p w14:paraId="35E3B5FA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např.</w:t>
            </w:r>
          </w:p>
          <w:p w14:paraId="7BC8F928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*.RVT,</w:t>
            </w:r>
          </w:p>
          <w:p w14:paraId="680B5C5B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*.PLA, *.PLN</w:t>
            </w:r>
          </w:p>
        </w:tc>
        <w:tc>
          <w:tcPr>
            <w:tcW w:w="4274" w:type="dxa"/>
          </w:tcPr>
          <w:p w14:paraId="16E2ED65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Nativní formát dle využívaného software</w:t>
            </w:r>
          </w:p>
        </w:tc>
      </w:tr>
      <w:tr w:rsidR="006A2D57" w:rsidRPr="0073147B" w14:paraId="6591AFF9" w14:textId="77777777" w:rsidTr="00811CD6">
        <w:tc>
          <w:tcPr>
            <w:tcW w:w="1777" w:type="dxa"/>
            <w:vMerge/>
          </w:tcPr>
          <w:p w14:paraId="6E0A08E6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  <w:vMerge/>
          </w:tcPr>
          <w:p w14:paraId="12044443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841" w:type="dxa"/>
          </w:tcPr>
          <w:p w14:paraId="48BB769C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*.IFC (verze IFC4)</w:t>
            </w:r>
          </w:p>
        </w:tc>
        <w:tc>
          <w:tcPr>
            <w:tcW w:w="4274" w:type="dxa"/>
          </w:tcPr>
          <w:p w14:paraId="5AC22852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Univerzální výměnný formát</w:t>
            </w:r>
          </w:p>
        </w:tc>
      </w:tr>
      <w:tr w:rsidR="006A2D57" w:rsidRPr="0073147B" w14:paraId="4EDB3DA1" w14:textId="77777777" w:rsidTr="00811CD6">
        <w:tc>
          <w:tcPr>
            <w:tcW w:w="1777" w:type="dxa"/>
            <w:vMerge/>
          </w:tcPr>
          <w:p w14:paraId="2118C9A9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  <w:vMerge/>
          </w:tcPr>
          <w:p w14:paraId="4EFD28F1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841" w:type="dxa"/>
          </w:tcPr>
          <w:p w14:paraId="61188981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*.NWC</w:t>
            </w:r>
          </w:p>
        </w:tc>
        <w:tc>
          <w:tcPr>
            <w:tcW w:w="4274" w:type="dxa"/>
          </w:tcPr>
          <w:p w14:paraId="055FFF8B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Výměnný formát modelů pro Navisworks</w:t>
            </w:r>
          </w:p>
        </w:tc>
      </w:tr>
      <w:tr w:rsidR="006A2D57" w:rsidRPr="0073147B" w14:paraId="2B86AD3B" w14:textId="77777777" w:rsidTr="00811CD6">
        <w:tc>
          <w:tcPr>
            <w:tcW w:w="1777" w:type="dxa"/>
            <w:vMerge/>
          </w:tcPr>
          <w:p w14:paraId="4BD823ED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</w:tcPr>
          <w:p w14:paraId="3DE71E27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Autodesk Navisworks</w:t>
            </w:r>
          </w:p>
        </w:tc>
        <w:tc>
          <w:tcPr>
            <w:tcW w:w="1841" w:type="dxa"/>
          </w:tcPr>
          <w:p w14:paraId="667C9CF3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*.NWD</w:t>
            </w:r>
          </w:p>
        </w:tc>
        <w:tc>
          <w:tcPr>
            <w:tcW w:w="4274" w:type="dxa"/>
          </w:tcPr>
          <w:p w14:paraId="559E0DDD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Využití pro mezioborovou koordinaci</w:t>
            </w:r>
          </w:p>
        </w:tc>
      </w:tr>
      <w:tr w:rsidR="006A2D57" w:rsidRPr="0073147B" w14:paraId="621BD87E" w14:textId="77777777" w:rsidTr="00811CD6">
        <w:tc>
          <w:tcPr>
            <w:tcW w:w="1777" w:type="dxa"/>
            <w:vMerge/>
          </w:tcPr>
          <w:p w14:paraId="68B07105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</w:tcPr>
          <w:p w14:paraId="53ECBCAF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1841" w:type="dxa"/>
          </w:tcPr>
          <w:p w14:paraId="3C0F66AF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4274" w:type="dxa"/>
          </w:tcPr>
          <w:p w14:paraId="35E30AA3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</w:tr>
      <w:tr w:rsidR="006A2D57" w:rsidRPr="0073147B" w14:paraId="6D300FA4" w14:textId="77777777" w:rsidTr="00811CD6">
        <w:tc>
          <w:tcPr>
            <w:tcW w:w="1777" w:type="dxa"/>
            <w:vMerge w:val="restart"/>
          </w:tcPr>
          <w:p w14:paraId="614D4C56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2D výkresy</w:t>
            </w:r>
          </w:p>
        </w:tc>
        <w:tc>
          <w:tcPr>
            <w:tcW w:w="1700" w:type="dxa"/>
            <w:vMerge w:val="restart"/>
          </w:tcPr>
          <w:p w14:paraId="6D767507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 xml:space="preserve">Software pro vytváření 2D výkresů (např. </w:t>
            </w:r>
            <w:proofErr w:type="spellStart"/>
            <w:r w:rsidRPr="0073147B">
              <w:rPr>
                <w:i/>
                <w:iCs/>
                <w:color w:val="808080" w:themeColor="background1" w:themeShade="80"/>
              </w:rPr>
              <w:t>AutoCAD</w:t>
            </w:r>
            <w:proofErr w:type="spellEnd"/>
            <w:r w:rsidRPr="0073147B">
              <w:rPr>
                <w:i/>
                <w:iCs/>
                <w:color w:val="808080" w:themeColor="background1" w:themeShade="80"/>
              </w:rPr>
              <w:t xml:space="preserve">, </w:t>
            </w:r>
            <w:proofErr w:type="spellStart"/>
            <w:r w:rsidRPr="0073147B">
              <w:rPr>
                <w:i/>
                <w:iCs/>
                <w:color w:val="808080" w:themeColor="background1" w:themeShade="80"/>
              </w:rPr>
              <w:t>Microstation</w:t>
            </w:r>
            <w:proofErr w:type="spellEnd"/>
            <w:r w:rsidRPr="0073147B">
              <w:rPr>
                <w:i/>
                <w:iCs/>
                <w:color w:val="808080" w:themeColor="background1" w:themeShade="80"/>
              </w:rPr>
              <w:t>, apod.)</w:t>
            </w:r>
          </w:p>
        </w:tc>
        <w:tc>
          <w:tcPr>
            <w:tcW w:w="1841" w:type="dxa"/>
          </w:tcPr>
          <w:p w14:paraId="74747C0F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např.</w:t>
            </w:r>
          </w:p>
          <w:p w14:paraId="33C848A8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*.DWG, *.DGN</w:t>
            </w:r>
          </w:p>
          <w:p w14:paraId="25981C97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4274" w:type="dxa"/>
          </w:tcPr>
          <w:p w14:paraId="578D923D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Nativní formát dle využívaného software</w:t>
            </w:r>
          </w:p>
        </w:tc>
      </w:tr>
      <w:tr w:rsidR="006A2D57" w:rsidRPr="0073147B" w14:paraId="0177C535" w14:textId="77777777" w:rsidTr="00811CD6">
        <w:tc>
          <w:tcPr>
            <w:tcW w:w="1777" w:type="dxa"/>
            <w:vMerge/>
          </w:tcPr>
          <w:p w14:paraId="67D4EC7A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  <w:vMerge/>
          </w:tcPr>
          <w:p w14:paraId="6E8105B8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841" w:type="dxa"/>
          </w:tcPr>
          <w:p w14:paraId="66C55848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*.PDF</w:t>
            </w:r>
          </w:p>
        </w:tc>
        <w:tc>
          <w:tcPr>
            <w:tcW w:w="4274" w:type="dxa"/>
          </w:tcPr>
          <w:p w14:paraId="3BD8A67C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</w:tr>
      <w:tr w:rsidR="006A2D57" w:rsidRPr="0073147B" w14:paraId="67E93CEF" w14:textId="77777777" w:rsidTr="00811CD6">
        <w:tc>
          <w:tcPr>
            <w:tcW w:w="1777" w:type="dxa"/>
            <w:vMerge/>
          </w:tcPr>
          <w:p w14:paraId="6AD533C7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  <w:vMerge/>
          </w:tcPr>
          <w:p w14:paraId="10305BF9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841" w:type="dxa"/>
          </w:tcPr>
          <w:p w14:paraId="2A451615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4274" w:type="dxa"/>
          </w:tcPr>
          <w:p w14:paraId="376CE711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</w:tr>
      <w:tr w:rsidR="006A2D57" w:rsidRPr="0073147B" w14:paraId="1FCB44AD" w14:textId="77777777" w:rsidTr="00811CD6">
        <w:tc>
          <w:tcPr>
            <w:tcW w:w="1777" w:type="dxa"/>
            <w:vMerge w:val="restart"/>
          </w:tcPr>
          <w:p w14:paraId="79D37AC8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Dokumenty, textové přílohy</w:t>
            </w:r>
          </w:p>
        </w:tc>
        <w:tc>
          <w:tcPr>
            <w:tcW w:w="1700" w:type="dxa"/>
          </w:tcPr>
          <w:p w14:paraId="411A4251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Microsoft Excel 2013 (nebo vyšší)</w:t>
            </w:r>
          </w:p>
        </w:tc>
        <w:tc>
          <w:tcPr>
            <w:tcW w:w="1841" w:type="dxa"/>
          </w:tcPr>
          <w:p w14:paraId="276EFA6A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*.XLSX</w:t>
            </w:r>
          </w:p>
        </w:tc>
        <w:tc>
          <w:tcPr>
            <w:tcW w:w="4274" w:type="dxa"/>
          </w:tcPr>
          <w:p w14:paraId="678977F1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</w:tr>
      <w:tr w:rsidR="006A2D57" w:rsidRPr="0073147B" w14:paraId="2AEAD0C2" w14:textId="77777777" w:rsidTr="00811CD6">
        <w:tc>
          <w:tcPr>
            <w:tcW w:w="1777" w:type="dxa"/>
            <w:vMerge/>
          </w:tcPr>
          <w:p w14:paraId="54165872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</w:tcPr>
          <w:p w14:paraId="784BDEB5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Microsoft Word 2013 (nebo vyšší)</w:t>
            </w:r>
          </w:p>
        </w:tc>
        <w:tc>
          <w:tcPr>
            <w:tcW w:w="1841" w:type="dxa"/>
          </w:tcPr>
          <w:p w14:paraId="11ABC908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*.DOCX</w:t>
            </w:r>
          </w:p>
        </w:tc>
        <w:tc>
          <w:tcPr>
            <w:tcW w:w="4274" w:type="dxa"/>
          </w:tcPr>
          <w:p w14:paraId="064BF461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</w:tr>
      <w:tr w:rsidR="006A2D57" w:rsidRPr="0073147B" w14:paraId="0C23973A" w14:textId="77777777" w:rsidTr="00811CD6">
        <w:tc>
          <w:tcPr>
            <w:tcW w:w="1777" w:type="dxa"/>
            <w:vMerge/>
          </w:tcPr>
          <w:p w14:paraId="0D5759B4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</w:tcPr>
          <w:p w14:paraId="6B18FCD8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Adobe Acrobat</w:t>
            </w:r>
          </w:p>
        </w:tc>
        <w:tc>
          <w:tcPr>
            <w:tcW w:w="1841" w:type="dxa"/>
          </w:tcPr>
          <w:p w14:paraId="38A8DBFC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*.PDF</w:t>
            </w:r>
          </w:p>
        </w:tc>
        <w:tc>
          <w:tcPr>
            <w:tcW w:w="4274" w:type="dxa"/>
          </w:tcPr>
          <w:p w14:paraId="410C3394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</w:tr>
      <w:tr w:rsidR="006A2D57" w:rsidRPr="0073147B" w14:paraId="054ADCBF" w14:textId="77777777" w:rsidTr="00811CD6">
        <w:tc>
          <w:tcPr>
            <w:tcW w:w="1777" w:type="dxa"/>
            <w:vMerge/>
          </w:tcPr>
          <w:p w14:paraId="4C6D331C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</w:p>
        </w:tc>
        <w:tc>
          <w:tcPr>
            <w:tcW w:w="1700" w:type="dxa"/>
          </w:tcPr>
          <w:p w14:paraId="144E8501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1841" w:type="dxa"/>
          </w:tcPr>
          <w:p w14:paraId="235123F3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4274" w:type="dxa"/>
          </w:tcPr>
          <w:p w14:paraId="7ADCD7AC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</w:tr>
      <w:tr w:rsidR="006A2D57" w:rsidRPr="0073147B" w14:paraId="334FBC7D" w14:textId="77777777" w:rsidTr="00811CD6">
        <w:tc>
          <w:tcPr>
            <w:tcW w:w="1777" w:type="dxa"/>
          </w:tcPr>
          <w:p w14:paraId="24033739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1700" w:type="dxa"/>
          </w:tcPr>
          <w:p w14:paraId="2A6A4326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1841" w:type="dxa"/>
          </w:tcPr>
          <w:p w14:paraId="499EE08C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  <w:tc>
          <w:tcPr>
            <w:tcW w:w="4274" w:type="dxa"/>
          </w:tcPr>
          <w:p w14:paraId="6F19293B" w14:textId="77777777" w:rsidR="006A2D57" w:rsidRPr="0073147B" w:rsidRDefault="006A2D57" w:rsidP="00811CD6">
            <w:pPr>
              <w:pStyle w:val="Normlnodsazen"/>
              <w:ind w:left="0"/>
              <w:rPr>
                <w:i/>
                <w:iCs/>
                <w:color w:val="808080" w:themeColor="background1" w:themeShade="80"/>
              </w:rPr>
            </w:pPr>
            <w:r w:rsidRPr="0073147B">
              <w:rPr>
                <w:i/>
                <w:iCs/>
                <w:color w:val="808080" w:themeColor="background1" w:themeShade="80"/>
              </w:rPr>
              <w:t>…</w:t>
            </w:r>
          </w:p>
        </w:tc>
      </w:tr>
    </w:tbl>
    <w:p w14:paraId="2B373B57" w14:textId="2FE8962B" w:rsidR="00AE4C2B" w:rsidRPr="0073147B" w:rsidRDefault="00AE4C2B" w:rsidP="00AE4C2B">
      <w:pPr>
        <w:pStyle w:val="Normlnodsazen"/>
      </w:pPr>
    </w:p>
    <w:p w14:paraId="54D0E1A3" w14:textId="77777777" w:rsidR="00456BB0" w:rsidRPr="0073147B" w:rsidRDefault="00456BB0" w:rsidP="00456BB0">
      <w:pPr>
        <w:pStyle w:val="Nadpis2"/>
        <w:jc w:val="both"/>
        <w:rPr>
          <w:lang w:val="cs-CZ"/>
        </w:rPr>
      </w:pPr>
      <w:bookmarkStart w:id="42" w:name="_Hlk133583836"/>
      <w:bookmarkStart w:id="43" w:name="_Toc160796553"/>
      <w:r w:rsidRPr="0073147B">
        <w:rPr>
          <w:lang w:val="cs-CZ"/>
        </w:rPr>
        <w:t>Předávání dat a informací</w:t>
      </w:r>
      <w:bookmarkEnd w:id="43"/>
    </w:p>
    <w:bookmarkEnd w:id="42"/>
    <w:p w14:paraId="6AEF635E" w14:textId="3FEC30E8" w:rsidR="00EA5ECD" w:rsidRPr="00201360" w:rsidRDefault="00EA5ECD" w:rsidP="00EA5ECD">
      <w:pPr>
        <w:pStyle w:val="Normlnodsazen"/>
      </w:pPr>
      <w:r w:rsidRPr="00201360">
        <w:t xml:space="preserve">Dodavatel </w:t>
      </w:r>
      <w:r>
        <w:t>specifikuje nativní a výměnné formáty, které budou předávány uvnitř projekčního týmu a dále Objednateli průběžně i k milníkům projektu na konci jednotlivých stupňů projektu.</w:t>
      </w:r>
    </w:p>
    <w:p w14:paraId="6C6D15BC" w14:textId="352C78DF" w:rsidR="00456BB0" w:rsidRPr="0073147B" w:rsidRDefault="00875BEC" w:rsidP="00456BB0">
      <w:pPr>
        <w:pStyle w:val="Normlnodsazen"/>
      </w:pPr>
      <w:r w:rsidRPr="0073147B">
        <w:t>Dodav</w:t>
      </w:r>
      <w:r w:rsidR="00516C67" w:rsidRPr="0073147B">
        <w:t>a</w:t>
      </w:r>
      <w:r w:rsidRPr="0073147B">
        <w:t>tel</w:t>
      </w:r>
      <w:r w:rsidR="00456BB0" w:rsidRPr="0073147B">
        <w:t xml:space="preserve"> </w:t>
      </w:r>
      <w:r w:rsidR="00EA5ECD">
        <w:t xml:space="preserve">dále </w:t>
      </w:r>
      <w:r w:rsidR="00456BB0" w:rsidRPr="0073147B">
        <w:t xml:space="preserve">podrobně </w:t>
      </w:r>
      <w:r w:rsidR="00EA5ECD" w:rsidRPr="0073147B">
        <w:t xml:space="preserve">popíše </w:t>
      </w:r>
      <w:r w:rsidR="00456BB0" w:rsidRPr="0073147B">
        <w:t>způsob předávání dat a informací v projekčním týmu a Objednateli a to s využitím CDE a s ohledem na požadavky ČSN EN ISO 19650 a rovněž způsob připomínkování, komentování a komunikace v rámci projektového týmu a v případě zjištění vad.</w:t>
      </w:r>
    </w:p>
    <w:p w14:paraId="5D9F1B57" w14:textId="50CE7C5E" w:rsidR="00AE4C2B" w:rsidRPr="0073147B" w:rsidRDefault="004B0C23" w:rsidP="00390E14">
      <w:pPr>
        <w:pStyle w:val="Normlnodsazen"/>
      </w:pPr>
      <w:r w:rsidRPr="0073147B">
        <w:rPr>
          <w:color w:val="4472C4" w:themeColor="accent1"/>
        </w:rPr>
        <w:t xml:space="preserve">Dodavatel popíše předávání dat a informací </w:t>
      </w:r>
      <w:r w:rsidR="005B78C4" w:rsidRPr="0073147B">
        <w:rPr>
          <w:color w:val="4472C4" w:themeColor="accent1"/>
        </w:rPr>
        <w:t xml:space="preserve">v </w:t>
      </w:r>
      <w:proofErr w:type="spellStart"/>
      <w:r w:rsidRPr="0073147B">
        <w:rPr>
          <w:color w:val="4472C4" w:themeColor="accent1"/>
        </w:rPr>
        <w:t>Pre-Contract</w:t>
      </w:r>
      <w:proofErr w:type="spellEnd"/>
      <w:r w:rsidRPr="0073147B">
        <w:rPr>
          <w:color w:val="4472C4" w:themeColor="accent1"/>
        </w:rPr>
        <w:t xml:space="preserve"> BEP. </w:t>
      </w:r>
      <w:r w:rsidR="00EA5ECD">
        <w:rPr>
          <w:color w:val="4472C4" w:themeColor="accent1"/>
        </w:rPr>
        <w:t>(Vztahuje se k </w:t>
      </w:r>
      <w:proofErr w:type="spellStart"/>
      <w:r w:rsidR="00EA5ECD">
        <w:rPr>
          <w:color w:val="4472C4" w:themeColor="accent1"/>
        </w:rPr>
        <w:t>Pre-Contract</w:t>
      </w:r>
      <w:proofErr w:type="spellEnd"/>
      <w:r w:rsidR="00EA5ECD">
        <w:rPr>
          <w:color w:val="4472C4" w:themeColor="accent1"/>
        </w:rPr>
        <w:t xml:space="preserve"> BEP, Post-</w:t>
      </w:r>
      <w:proofErr w:type="spellStart"/>
      <w:r w:rsidR="00EA5ECD">
        <w:rPr>
          <w:color w:val="4472C4" w:themeColor="accent1"/>
        </w:rPr>
        <w:t>Contract</w:t>
      </w:r>
      <w:proofErr w:type="spellEnd"/>
      <w:r w:rsidR="00EA5ECD">
        <w:rPr>
          <w:color w:val="4472C4" w:themeColor="accent1"/>
        </w:rPr>
        <w:t xml:space="preserve"> BEP.)</w:t>
      </w:r>
    </w:p>
    <w:p w14:paraId="2416D1DF" w14:textId="3D3CB365" w:rsidR="00364B89" w:rsidRPr="0073147B" w:rsidRDefault="0073147B" w:rsidP="00364B89">
      <w:pPr>
        <w:pStyle w:val="Nadpis1"/>
        <w:rPr>
          <w:lang w:val="cs-CZ"/>
        </w:rPr>
      </w:pPr>
      <w:bookmarkStart w:id="44" w:name="_Toc160796554"/>
      <w:r w:rsidRPr="0073147B">
        <w:rPr>
          <w:lang w:val="cs-CZ"/>
        </w:rPr>
        <w:lastRenderedPageBreak/>
        <w:t>Vytváření IMS</w:t>
      </w:r>
      <w:bookmarkEnd w:id="44"/>
    </w:p>
    <w:p w14:paraId="45913EB4" w14:textId="19088ED0" w:rsidR="0073147B" w:rsidRPr="0073147B" w:rsidRDefault="0073147B" w:rsidP="0073147B">
      <w:pPr>
        <w:pStyle w:val="Nadpis2"/>
        <w:rPr>
          <w:lang w:val="cs-CZ"/>
        </w:rPr>
      </w:pPr>
      <w:bookmarkStart w:id="45" w:name="_Toc160796555"/>
      <w:r w:rsidRPr="0073147B">
        <w:rPr>
          <w:lang w:val="cs-CZ"/>
        </w:rPr>
        <w:t>Zaměření stávajícího objektu</w:t>
      </w:r>
      <w:bookmarkEnd w:id="45"/>
    </w:p>
    <w:p w14:paraId="0D9DB97B" w14:textId="324294A0" w:rsidR="00390E14" w:rsidRPr="00390E14" w:rsidRDefault="00390E14" w:rsidP="006677EF">
      <w:pPr>
        <w:pStyle w:val="Normlnodsazen"/>
      </w:pPr>
      <w:r>
        <w:t>Zaměření s</w:t>
      </w:r>
      <w:r w:rsidRPr="00390E14">
        <w:t>távající</w:t>
      </w:r>
      <w:r>
        <w:t xml:space="preserve">ch </w:t>
      </w:r>
      <w:r w:rsidRPr="00390E14">
        <w:t>objekt</w:t>
      </w:r>
      <w:r>
        <w:t xml:space="preserve">ů a jejich částí a způsob, rozsah a metody využití geodetického zaměření, laserového </w:t>
      </w:r>
      <w:proofErr w:type="spellStart"/>
      <w:r>
        <w:t>scanování</w:t>
      </w:r>
      <w:proofErr w:type="spellEnd"/>
      <w:r>
        <w:t>, apod.</w:t>
      </w:r>
    </w:p>
    <w:p w14:paraId="136FBDF3" w14:textId="619BA461" w:rsidR="0073147B" w:rsidRPr="00390E14" w:rsidRDefault="0073147B" w:rsidP="00390E14">
      <w:pPr>
        <w:pStyle w:val="Normlnodsazen"/>
      </w:pPr>
      <w:r w:rsidRPr="00390E14">
        <w:rPr>
          <w:color w:val="4472C4" w:themeColor="accent1"/>
        </w:rPr>
        <w:t>Dodavatel popíše, jakým způsobem bude provedeno zaměření stávajícího objektu a jakým způsobem tento podklad využije</w:t>
      </w:r>
      <w:r w:rsidRPr="0073147B">
        <w:rPr>
          <w:color w:val="4472C4" w:themeColor="accent1"/>
        </w:rPr>
        <w:t xml:space="preserve"> pro zpracování IMS vč. </w:t>
      </w:r>
      <w:proofErr w:type="spellStart"/>
      <w:r w:rsidRPr="0073147B">
        <w:rPr>
          <w:color w:val="4472C4" w:themeColor="accent1"/>
        </w:rPr>
        <w:t>DiMS</w:t>
      </w:r>
      <w:proofErr w:type="spellEnd"/>
      <w:r w:rsidRPr="00390E14">
        <w:rPr>
          <w:color w:val="4472C4" w:themeColor="accent1"/>
        </w:rPr>
        <w:t>.</w:t>
      </w:r>
      <w:r w:rsidR="00390E14">
        <w:rPr>
          <w:color w:val="4472C4" w:themeColor="accent1"/>
        </w:rPr>
        <w:t xml:space="preserve"> (Vztahuje se k </w:t>
      </w:r>
      <w:proofErr w:type="spellStart"/>
      <w:r w:rsidR="00390E14">
        <w:rPr>
          <w:color w:val="4472C4" w:themeColor="accent1"/>
        </w:rPr>
        <w:t>Pre-Contract</w:t>
      </w:r>
      <w:proofErr w:type="spellEnd"/>
      <w:r w:rsidR="00390E14">
        <w:rPr>
          <w:color w:val="4472C4" w:themeColor="accent1"/>
        </w:rPr>
        <w:t xml:space="preserve"> BEP, Post-</w:t>
      </w:r>
      <w:proofErr w:type="spellStart"/>
      <w:r w:rsidR="00390E14">
        <w:rPr>
          <w:color w:val="4472C4" w:themeColor="accent1"/>
        </w:rPr>
        <w:t>Contract</w:t>
      </w:r>
      <w:proofErr w:type="spellEnd"/>
      <w:r w:rsidR="00390E14">
        <w:rPr>
          <w:color w:val="4472C4" w:themeColor="accent1"/>
        </w:rPr>
        <w:t xml:space="preserve"> BEP.)</w:t>
      </w:r>
    </w:p>
    <w:p w14:paraId="5D1F0638" w14:textId="094A3B13" w:rsidR="0073147B" w:rsidRPr="00390E14" w:rsidRDefault="0073147B" w:rsidP="0073147B">
      <w:pPr>
        <w:pStyle w:val="Nadpis2"/>
        <w:rPr>
          <w:lang w:val="cs-CZ"/>
        </w:rPr>
      </w:pPr>
      <w:bookmarkStart w:id="46" w:name="_Toc160796556"/>
      <w:r w:rsidRPr="00390E14">
        <w:rPr>
          <w:lang w:val="cs-CZ"/>
        </w:rPr>
        <w:t>Etapizace projektu</w:t>
      </w:r>
      <w:bookmarkEnd w:id="46"/>
    </w:p>
    <w:p w14:paraId="1C519E79" w14:textId="44DF7591" w:rsidR="00390E14" w:rsidRPr="00390E14" w:rsidRDefault="00390E14" w:rsidP="00390E14">
      <w:pPr>
        <w:pStyle w:val="Normlnodsazen"/>
      </w:pPr>
      <w:r w:rsidRPr="00390E14">
        <w:t>Bude-li projekt členěn na etapy,</w:t>
      </w:r>
      <w:r>
        <w:t xml:space="preserve"> budou informace o etapizaci zpracovány v rámci </w:t>
      </w:r>
      <w:proofErr w:type="spellStart"/>
      <w:r>
        <w:t>DiMS</w:t>
      </w:r>
      <w:proofErr w:type="spellEnd"/>
      <w:r>
        <w:t>.</w:t>
      </w:r>
    </w:p>
    <w:p w14:paraId="41DBC330" w14:textId="213228BD" w:rsidR="0073147B" w:rsidRPr="00390E14" w:rsidRDefault="0073147B" w:rsidP="00390E14">
      <w:pPr>
        <w:pStyle w:val="Normlnodsazen"/>
      </w:pPr>
      <w:r w:rsidRPr="00390E14">
        <w:rPr>
          <w:color w:val="4472C4" w:themeColor="accent1"/>
        </w:rPr>
        <w:t>Dodavatel popíše, jakým způsobem bude pracovat s etapizací projektu (z</w:t>
      </w:r>
      <w:r w:rsidR="00A47949">
        <w:rPr>
          <w:color w:val="4472C4" w:themeColor="accent1"/>
        </w:rPr>
        <w:t>á</w:t>
      </w:r>
      <w:r w:rsidRPr="00390E14">
        <w:rPr>
          <w:color w:val="4472C4" w:themeColor="accent1"/>
        </w:rPr>
        <w:t xml:space="preserve">pis informace do prvků </w:t>
      </w:r>
      <w:proofErr w:type="spellStart"/>
      <w:r w:rsidRPr="00390E14">
        <w:rPr>
          <w:color w:val="4472C4" w:themeColor="accent1"/>
        </w:rPr>
        <w:t>DiMS</w:t>
      </w:r>
      <w:proofErr w:type="spellEnd"/>
      <w:r w:rsidRPr="00390E14">
        <w:rPr>
          <w:color w:val="4472C4" w:themeColor="accent1"/>
        </w:rPr>
        <w:t xml:space="preserve">) s ohledem na konkrétní software tak, aby </w:t>
      </w:r>
      <w:proofErr w:type="spellStart"/>
      <w:r w:rsidRPr="00390E14">
        <w:rPr>
          <w:color w:val="4472C4" w:themeColor="accent1"/>
        </w:rPr>
        <w:t>były</w:t>
      </w:r>
      <w:proofErr w:type="spellEnd"/>
      <w:r w:rsidRPr="00390E14">
        <w:rPr>
          <w:color w:val="4472C4" w:themeColor="accent1"/>
        </w:rPr>
        <w:t xml:space="preserve"> naplněny cíle stanovené Objednatelem – zejm</w:t>
      </w:r>
      <w:r w:rsidR="00A47949">
        <w:rPr>
          <w:color w:val="4472C4" w:themeColor="accent1"/>
        </w:rPr>
        <w:t>éna</w:t>
      </w:r>
      <w:r w:rsidRPr="006677EF">
        <w:rPr>
          <w:color w:val="4472C4" w:themeColor="accent1"/>
        </w:rPr>
        <w:t xml:space="preserve"> Tvorba projektové dokumentace, koordinace a tvorba výkazu výměr.</w:t>
      </w:r>
      <w:r w:rsidR="00390E14">
        <w:rPr>
          <w:color w:val="4472C4" w:themeColor="accent1"/>
        </w:rPr>
        <w:t xml:space="preserve"> (Vztahuje se k </w:t>
      </w:r>
      <w:proofErr w:type="spellStart"/>
      <w:r w:rsidR="00390E14">
        <w:rPr>
          <w:color w:val="4472C4" w:themeColor="accent1"/>
        </w:rPr>
        <w:t>Pre-Contract</w:t>
      </w:r>
      <w:proofErr w:type="spellEnd"/>
      <w:r w:rsidR="00390E14">
        <w:rPr>
          <w:color w:val="4472C4" w:themeColor="accent1"/>
        </w:rPr>
        <w:t xml:space="preserve"> BEP, Post-</w:t>
      </w:r>
      <w:proofErr w:type="spellStart"/>
      <w:r w:rsidR="00390E14">
        <w:rPr>
          <w:color w:val="4472C4" w:themeColor="accent1"/>
        </w:rPr>
        <w:t>Contract</w:t>
      </w:r>
      <w:proofErr w:type="spellEnd"/>
      <w:r w:rsidR="00390E14">
        <w:rPr>
          <w:color w:val="4472C4" w:themeColor="accent1"/>
        </w:rPr>
        <w:t xml:space="preserve"> BEP.)</w:t>
      </w:r>
    </w:p>
    <w:p w14:paraId="66291E48" w14:textId="3D732749" w:rsidR="00FE2811" w:rsidRPr="0073147B" w:rsidRDefault="00FE2811" w:rsidP="00364B89">
      <w:pPr>
        <w:pStyle w:val="Nadpis2"/>
        <w:rPr>
          <w:lang w:val="cs-CZ"/>
        </w:rPr>
      </w:pPr>
      <w:bookmarkStart w:id="47" w:name="_Ref64401003"/>
      <w:bookmarkStart w:id="48" w:name="_Ref64401012"/>
      <w:bookmarkStart w:id="49" w:name="_Ref64401121"/>
      <w:bookmarkStart w:id="50" w:name="_Ref64401128"/>
      <w:bookmarkStart w:id="51" w:name="_Hlk133583843"/>
      <w:bookmarkStart w:id="52" w:name="_Toc160796557"/>
      <w:r w:rsidRPr="0073147B">
        <w:rPr>
          <w:lang w:val="cs-CZ"/>
        </w:rPr>
        <w:t xml:space="preserve">Členění na dílčí </w:t>
      </w:r>
      <w:bookmarkEnd w:id="47"/>
      <w:bookmarkEnd w:id="48"/>
      <w:bookmarkEnd w:id="49"/>
      <w:bookmarkEnd w:id="50"/>
      <w:proofErr w:type="spellStart"/>
      <w:r w:rsidR="00E62A27" w:rsidRPr="0073147B">
        <w:rPr>
          <w:lang w:val="cs-CZ"/>
        </w:rPr>
        <w:t>DiMS</w:t>
      </w:r>
      <w:bookmarkEnd w:id="52"/>
      <w:proofErr w:type="spellEnd"/>
    </w:p>
    <w:bookmarkEnd w:id="51"/>
    <w:p w14:paraId="05B6F896" w14:textId="6084D524" w:rsidR="00E62A27" w:rsidRPr="0073147B" w:rsidRDefault="00E62A27" w:rsidP="00E62A27">
      <w:pPr>
        <w:pStyle w:val="Normlnodsazen"/>
      </w:pPr>
      <w:r w:rsidRPr="0073147B">
        <w:t xml:space="preserve">Celkový </w:t>
      </w:r>
      <w:proofErr w:type="spellStart"/>
      <w:r w:rsidRPr="0073147B">
        <w:t>DiMS</w:t>
      </w:r>
      <w:proofErr w:type="spellEnd"/>
      <w:r w:rsidRPr="0073147B">
        <w:t xml:space="preserve"> bude členěný na dílčí </w:t>
      </w:r>
      <w:proofErr w:type="spellStart"/>
      <w:r w:rsidRPr="0073147B">
        <w:t>DiMS</w:t>
      </w:r>
      <w:proofErr w:type="spellEnd"/>
      <w:r w:rsidRPr="0073147B">
        <w:t xml:space="preserve"> dle požadavků specifikovaných v EIR. </w:t>
      </w:r>
      <w:r w:rsidR="00875BEC" w:rsidRPr="0073147B">
        <w:t>Dodav</w:t>
      </w:r>
      <w:r w:rsidR="00516C67" w:rsidRPr="0073147B">
        <w:t>a</w:t>
      </w:r>
      <w:r w:rsidR="00875BEC" w:rsidRPr="0073147B">
        <w:t>tel</w:t>
      </w:r>
      <w:r w:rsidR="005B0F59" w:rsidRPr="0073147B">
        <w:t xml:space="preserve"> popíše členění na dílčí </w:t>
      </w:r>
      <w:proofErr w:type="spellStart"/>
      <w:r w:rsidR="005B0F59" w:rsidRPr="0073147B">
        <w:t>DiMS</w:t>
      </w:r>
      <w:proofErr w:type="spellEnd"/>
      <w:r w:rsidR="005B0F59" w:rsidRPr="0073147B">
        <w:t>, vymezí jejich rozsah, apod.</w:t>
      </w:r>
    </w:p>
    <w:p w14:paraId="0591AAAC" w14:textId="40A70DF7" w:rsidR="00D56815" w:rsidRDefault="00D56815" w:rsidP="00390E14">
      <w:pPr>
        <w:pStyle w:val="Normlnodsazen"/>
        <w:rPr>
          <w:color w:val="4472C4" w:themeColor="accent1"/>
        </w:rPr>
      </w:pPr>
      <w:r w:rsidRPr="0073147B">
        <w:rPr>
          <w:color w:val="4472C4" w:themeColor="accent1"/>
        </w:rPr>
        <w:t xml:space="preserve">Dodavatel </w:t>
      </w:r>
      <w:r w:rsidR="004B0C23" w:rsidRPr="0073147B">
        <w:rPr>
          <w:color w:val="4472C4" w:themeColor="accent1"/>
        </w:rPr>
        <w:t xml:space="preserve">popíše </w:t>
      </w:r>
      <w:r w:rsidRPr="0073147B">
        <w:rPr>
          <w:color w:val="4472C4" w:themeColor="accent1"/>
        </w:rPr>
        <w:t xml:space="preserve">členění na dílčí </w:t>
      </w:r>
      <w:proofErr w:type="spellStart"/>
      <w:r w:rsidRPr="0073147B">
        <w:rPr>
          <w:color w:val="4472C4" w:themeColor="accent1"/>
        </w:rPr>
        <w:t>DiMS</w:t>
      </w:r>
      <w:proofErr w:type="spellEnd"/>
      <w:r w:rsidRPr="0073147B">
        <w:rPr>
          <w:color w:val="4472C4" w:themeColor="accent1"/>
        </w:rPr>
        <w:t xml:space="preserve">. </w:t>
      </w:r>
      <w:r w:rsidR="00390E14">
        <w:rPr>
          <w:color w:val="4472C4" w:themeColor="accent1"/>
        </w:rPr>
        <w:t>(Vztahuje se k </w:t>
      </w:r>
      <w:proofErr w:type="spellStart"/>
      <w:r w:rsidR="00390E14">
        <w:rPr>
          <w:color w:val="4472C4" w:themeColor="accent1"/>
        </w:rPr>
        <w:t>Pre-Contract</w:t>
      </w:r>
      <w:proofErr w:type="spellEnd"/>
      <w:r w:rsidR="00390E14">
        <w:rPr>
          <w:color w:val="4472C4" w:themeColor="accent1"/>
        </w:rPr>
        <w:t xml:space="preserve"> BEP, Post-</w:t>
      </w:r>
      <w:proofErr w:type="spellStart"/>
      <w:r w:rsidR="00390E14">
        <w:rPr>
          <w:color w:val="4472C4" w:themeColor="accent1"/>
        </w:rPr>
        <w:t>Contract</w:t>
      </w:r>
      <w:proofErr w:type="spellEnd"/>
      <w:r w:rsidR="00390E14">
        <w:rPr>
          <w:color w:val="4472C4" w:themeColor="accent1"/>
        </w:rPr>
        <w:t xml:space="preserve"> BEP.)</w:t>
      </w:r>
    </w:p>
    <w:p w14:paraId="794CCECD" w14:textId="0469FB1E" w:rsidR="00390E14" w:rsidRPr="002C6CC7" w:rsidRDefault="00390E14" w:rsidP="00390E14">
      <w:pPr>
        <w:pStyle w:val="Normlnodsazen"/>
        <w:rPr>
          <w:i/>
          <w:iCs/>
          <w:color w:val="808080" w:themeColor="background1" w:themeShade="80"/>
        </w:rPr>
      </w:pPr>
      <w:r>
        <w:t xml:space="preserve">Tab. Členění na dílčí </w:t>
      </w:r>
      <w:proofErr w:type="spellStart"/>
      <w:r>
        <w:t>DiMS</w:t>
      </w:r>
      <w:proofErr w:type="spellEnd"/>
      <w:r>
        <w:br/>
      </w:r>
      <w:r w:rsidRPr="002C6CC7">
        <w:rPr>
          <w:i/>
          <w:iCs/>
          <w:color w:val="808080" w:themeColor="background1" w:themeShade="80"/>
        </w:rPr>
        <w:t>Šedou kurzívou jsou popsány příklady.</w:t>
      </w:r>
    </w:p>
    <w:tbl>
      <w:tblPr>
        <w:tblStyle w:val="Mkatabulky1"/>
        <w:tblW w:w="9497" w:type="dxa"/>
        <w:tblInd w:w="846" w:type="dxa"/>
        <w:tblLook w:val="04A0" w:firstRow="1" w:lastRow="0" w:firstColumn="1" w:lastColumn="0" w:noHBand="0" w:noVBand="1"/>
      </w:tblPr>
      <w:tblGrid>
        <w:gridCol w:w="1778"/>
        <w:gridCol w:w="2629"/>
        <w:gridCol w:w="2629"/>
        <w:gridCol w:w="2461"/>
      </w:tblGrid>
      <w:tr w:rsidR="003D65B3" w:rsidRPr="005F51EC" w14:paraId="48460400" w14:textId="77777777" w:rsidTr="007825C6">
        <w:tc>
          <w:tcPr>
            <w:tcW w:w="1778" w:type="dxa"/>
            <w:shd w:val="clear" w:color="auto" w:fill="D0CECE" w:themeFill="background2" w:themeFillShade="E6"/>
          </w:tcPr>
          <w:p w14:paraId="2B8C41A1" w14:textId="5E01CBEB" w:rsidR="003D65B3" w:rsidRPr="007825C6" w:rsidRDefault="003D65B3" w:rsidP="00E62A27">
            <w:pPr>
              <w:pStyle w:val="Normlnodsazen"/>
              <w:ind w:left="0"/>
              <w:rPr>
                <w:b/>
                <w:bCs/>
              </w:rPr>
            </w:pPr>
            <w:r w:rsidRPr="007825C6">
              <w:rPr>
                <w:b/>
                <w:bCs/>
              </w:rPr>
              <w:t xml:space="preserve">Zkrácený název </w:t>
            </w:r>
            <w:proofErr w:type="spellStart"/>
            <w:r w:rsidRPr="007825C6">
              <w:rPr>
                <w:b/>
                <w:bCs/>
              </w:rPr>
              <w:t>DiMS</w:t>
            </w:r>
            <w:proofErr w:type="spellEnd"/>
          </w:p>
        </w:tc>
        <w:tc>
          <w:tcPr>
            <w:tcW w:w="2629" w:type="dxa"/>
            <w:shd w:val="clear" w:color="auto" w:fill="D0CECE" w:themeFill="background2" w:themeFillShade="E6"/>
          </w:tcPr>
          <w:p w14:paraId="3EBE7B28" w14:textId="2EA73B34" w:rsidR="003D65B3" w:rsidRPr="007825C6" w:rsidRDefault="003D65B3" w:rsidP="00E62A27">
            <w:pPr>
              <w:pStyle w:val="Normlnodsazen"/>
              <w:ind w:left="0"/>
              <w:rPr>
                <w:b/>
                <w:bCs/>
              </w:rPr>
            </w:pPr>
            <w:r w:rsidRPr="007825C6">
              <w:rPr>
                <w:b/>
                <w:bCs/>
              </w:rPr>
              <w:t xml:space="preserve">Název dílčího </w:t>
            </w:r>
            <w:proofErr w:type="spellStart"/>
            <w:r w:rsidRPr="007825C6">
              <w:rPr>
                <w:b/>
                <w:bCs/>
              </w:rPr>
              <w:t>DiMS</w:t>
            </w:r>
            <w:proofErr w:type="spellEnd"/>
          </w:p>
        </w:tc>
        <w:tc>
          <w:tcPr>
            <w:tcW w:w="2629" w:type="dxa"/>
            <w:shd w:val="clear" w:color="auto" w:fill="D0CECE" w:themeFill="background2" w:themeFillShade="E6"/>
          </w:tcPr>
          <w:p w14:paraId="2C8773D1" w14:textId="1B6D4F25" w:rsidR="003D65B3" w:rsidRPr="007825C6" w:rsidRDefault="003D65B3" w:rsidP="00E62A27">
            <w:pPr>
              <w:pStyle w:val="Normlnodsazen"/>
              <w:ind w:left="0"/>
              <w:rPr>
                <w:b/>
                <w:bCs/>
              </w:rPr>
            </w:pPr>
            <w:r w:rsidRPr="007825C6">
              <w:rPr>
                <w:b/>
                <w:bCs/>
              </w:rPr>
              <w:t xml:space="preserve">Označení dílčího </w:t>
            </w:r>
            <w:proofErr w:type="spellStart"/>
            <w:r w:rsidRPr="007825C6">
              <w:rPr>
                <w:b/>
                <w:bCs/>
              </w:rPr>
              <w:t>DiMS</w:t>
            </w:r>
            <w:proofErr w:type="spellEnd"/>
          </w:p>
        </w:tc>
        <w:tc>
          <w:tcPr>
            <w:tcW w:w="2461" w:type="dxa"/>
            <w:shd w:val="clear" w:color="auto" w:fill="D0CECE" w:themeFill="background2" w:themeFillShade="E6"/>
          </w:tcPr>
          <w:p w14:paraId="6372DAF0" w14:textId="7541003C" w:rsidR="003D65B3" w:rsidRPr="007825C6" w:rsidRDefault="003D65B3" w:rsidP="00E62A27">
            <w:pPr>
              <w:pStyle w:val="Normlnodsazen"/>
              <w:ind w:left="0"/>
              <w:rPr>
                <w:b/>
                <w:bCs/>
              </w:rPr>
            </w:pPr>
            <w:r w:rsidRPr="007825C6">
              <w:rPr>
                <w:b/>
                <w:bCs/>
              </w:rPr>
              <w:t xml:space="preserve">Zobrazení dílčího </w:t>
            </w:r>
            <w:proofErr w:type="spellStart"/>
            <w:r w:rsidRPr="007825C6">
              <w:rPr>
                <w:b/>
                <w:bCs/>
              </w:rPr>
              <w:t>DiMS</w:t>
            </w:r>
            <w:proofErr w:type="spellEnd"/>
            <w:r w:rsidRPr="007825C6">
              <w:rPr>
                <w:b/>
                <w:bCs/>
              </w:rPr>
              <w:t xml:space="preserve"> ve sdruženém modelu</w:t>
            </w:r>
          </w:p>
        </w:tc>
      </w:tr>
      <w:tr w:rsidR="003D65B3" w:rsidRPr="0073147B" w14:paraId="33594C45" w14:textId="77777777" w:rsidTr="007825C6">
        <w:tc>
          <w:tcPr>
            <w:tcW w:w="1778" w:type="dxa"/>
          </w:tcPr>
          <w:p w14:paraId="41145389" w14:textId="6C1BE3C7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Příklad: AS</w:t>
            </w:r>
            <w:r w:rsidR="007825C6">
              <w:rPr>
                <w:i/>
                <w:iCs/>
                <w:color w:val="767171" w:themeColor="background2" w:themeShade="80"/>
              </w:rPr>
              <w:t>R</w:t>
            </w:r>
          </w:p>
        </w:tc>
        <w:tc>
          <w:tcPr>
            <w:tcW w:w="2629" w:type="dxa"/>
          </w:tcPr>
          <w:p w14:paraId="43D578F3" w14:textId="0A56D11B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 xml:space="preserve">Dílčí </w:t>
            </w:r>
            <w:proofErr w:type="spellStart"/>
            <w:r w:rsidRPr="007825C6">
              <w:rPr>
                <w:i/>
                <w:iCs/>
                <w:color w:val="767171" w:themeColor="background2" w:themeShade="80"/>
              </w:rPr>
              <w:t>DiMS</w:t>
            </w:r>
            <w:proofErr w:type="spellEnd"/>
            <w:r w:rsidRPr="007825C6">
              <w:rPr>
                <w:i/>
                <w:iCs/>
                <w:color w:val="767171" w:themeColor="background2" w:themeShade="80"/>
              </w:rPr>
              <w:t xml:space="preserve"> části AS</w:t>
            </w:r>
            <w:r w:rsidR="007825C6">
              <w:rPr>
                <w:i/>
                <w:iCs/>
                <w:color w:val="767171" w:themeColor="background2" w:themeShade="80"/>
              </w:rPr>
              <w:t>R</w:t>
            </w:r>
          </w:p>
        </w:tc>
        <w:tc>
          <w:tcPr>
            <w:tcW w:w="2629" w:type="dxa"/>
          </w:tcPr>
          <w:p w14:paraId="6F8DD55F" w14:textId="08AD3681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XX_AS</w:t>
            </w:r>
            <w:r w:rsidR="007825C6">
              <w:rPr>
                <w:i/>
                <w:iCs/>
                <w:color w:val="767171" w:themeColor="background2" w:themeShade="80"/>
              </w:rPr>
              <w:t>R</w:t>
            </w:r>
          </w:p>
        </w:tc>
        <w:tc>
          <w:tcPr>
            <w:tcW w:w="2461" w:type="dxa"/>
          </w:tcPr>
          <w:p w14:paraId="2F3F8836" w14:textId="6C1040AB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 xml:space="preserve">Řídící model, podklad </w:t>
            </w:r>
            <w:r w:rsidR="007825C6">
              <w:rPr>
                <w:i/>
                <w:iCs/>
                <w:color w:val="767171" w:themeColor="background2" w:themeShade="80"/>
              </w:rPr>
              <w:t xml:space="preserve">pro </w:t>
            </w:r>
            <w:r w:rsidRPr="007825C6">
              <w:rPr>
                <w:i/>
                <w:iCs/>
                <w:color w:val="767171" w:themeColor="background2" w:themeShade="80"/>
              </w:rPr>
              <w:t>části TZB</w:t>
            </w:r>
          </w:p>
        </w:tc>
      </w:tr>
      <w:tr w:rsidR="003D65B3" w:rsidRPr="0073147B" w14:paraId="40FDB2CA" w14:textId="77777777" w:rsidTr="007825C6">
        <w:tc>
          <w:tcPr>
            <w:tcW w:w="1778" w:type="dxa"/>
          </w:tcPr>
          <w:p w14:paraId="03CFC5F1" w14:textId="4BFBB389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Příklad: STA</w:t>
            </w:r>
          </w:p>
        </w:tc>
        <w:tc>
          <w:tcPr>
            <w:tcW w:w="2629" w:type="dxa"/>
          </w:tcPr>
          <w:p w14:paraId="54E95DFB" w14:textId="3A911F0C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 xml:space="preserve">Dílčí </w:t>
            </w:r>
            <w:proofErr w:type="spellStart"/>
            <w:r w:rsidRPr="007825C6">
              <w:rPr>
                <w:i/>
                <w:iCs/>
                <w:color w:val="767171" w:themeColor="background2" w:themeShade="80"/>
              </w:rPr>
              <w:t>DiMS</w:t>
            </w:r>
            <w:proofErr w:type="spellEnd"/>
            <w:r w:rsidRPr="007825C6">
              <w:rPr>
                <w:i/>
                <w:iCs/>
                <w:color w:val="767171" w:themeColor="background2" w:themeShade="80"/>
              </w:rPr>
              <w:t xml:space="preserve"> části STA</w:t>
            </w:r>
          </w:p>
        </w:tc>
        <w:tc>
          <w:tcPr>
            <w:tcW w:w="2629" w:type="dxa"/>
          </w:tcPr>
          <w:p w14:paraId="17C73F34" w14:textId="5C1402A9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XX_STA</w:t>
            </w:r>
          </w:p>
        </w:tc>
        <w:tc>
          <w:tcPr>
            <w:tcW w:w="2461" w:type="dxa"/>
          </w:tcPr>
          <w:p w14:paraId="51D05946" w14:textId="72CA10CB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 xml:space="preserve">Podklad </w:t>
            </w:r>
            <w:r w:rsidR="007825C6">
              <w:rPr>
                <w:i/>
                <w:iCs/>
                <w:color w:val="767171" w:themeColor="background2" w:themeShade="80"/>
              </w:rPr>
              <w:t xml:space="preserve">pro </w:t>
            </w:r>
            <w:r w:rsidRPr="007825C6">
              <w:rPr>
                <w:i/>
                <w:iCs/>
                <w:color w:val="767171" w:themeColor="background2" w:themeShade="80"/>
              </w:rPr>
              <w:t>části AS</w:t>
            </w:r>
            <w:r w:rsidR="007825C6">
              <w:rPr>
                <w:i/>
                <w:iCs/>
                <w:color w:val="767171" w:themeColor="background2" w:themeShade="80"/>
              </w:rPr>
              <w:t>R</w:t>
            </w:r>
            <w:r w:rsidRPr="007825C6">
              <w:rPr>
                <w:i/>
                <w:iCs/>
                <w:color w:val="767171" w:themeColor="background2" w:themeShade="80"/>
              </w:rPr>
              <w:t xml:space="preserve"> a TZB</w:t>
            </w:r>
          </w:p>
        </w:tc>
      </w:tr>
      <w:tr w:rsidR="003D65B3" w:rsidRPr="0073147B" w14:paraId="0960B99E" w14:textId="77777777" w:rsidTr="007825C6">
        <w:tc>
          <w:tcPr>
            <w:tcW w:w="1778" w:type="dxa"/>
          </w:tcPr>
          <w:p w14:paraId="5FC0B97C" w14:textId="0A2EF3D6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629" w:type="dxa"/>
          </w:tcPr>
          <w:p w14:paraId="7F98BC89" w14:textId="0F8A7762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629" w:type="dxa"/>
          </w:tcPr>
          <w:p w14:paraId="2185C297" w14:textId="3C9511D6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461" w:type="dxa"/>
          </w:tcPr>
          <w:p w14:paraId="2386E736" w14:textId="49EBF60F" w:rsidR="003D65B3" w:rsidRPr="007825C6" w:rsidRDefault="003D65B3" w:rsidP="00E62A27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</w:tr>
      <w:tr w:rsidR="003D65B3" w:rsidRPr="0073147B" w14:paraId="38B471D4" w14:textId="77777777" w:rsidTr="007825C6">
        <w:tc>
          <w:tcPr>
            <w:tcW w:w="1778" w:type="dxa"/>
          </w:tcPr>
          <w:p w14:paraId="5EBDA250" w14:textId="3239F96C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629" w:type="dxa"/>
          </w:tcPr>
          <w:p w14:paraId="2C08AE95" w14:textId="75227C59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629" w:type="dxa"/>
          </w:tcPr>
          <w:p w14:paraId="641E4399" w14:textId="4709538C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461" w:type="dxa"/>
          </w:tcPr>
          <w:p w14:paraId="78142AA2" w14:textId="4BD70D62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</w:tr>
      <w:tr w:rsidR="003D65B3" w:rsidRPr="0073147B" w14:paraId="0174F158" w14:textId="77777777" w:rsidTr="007825C6">
        <w:tc>
          <w:tcPr>
            <w:tcW w:w="1778" w:type="dxa"/>
          </w:tcPr>
          <w:p w14:paraId="7D7F97EC" w14:textId="256E1F7B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629" w:type="dxa"/>
          </w:tcPr>
          <w:p w14:paraId="22F424A2" w14:textId="0CBA6D8E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629" w:type="dxa"/>
          </w:tcPr>
          <w:p w14:paraId="0B2E23E9" w14:textId="67099914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  <w:tc>
          <w:tcPr>
            <w:tcW w:w="2461" w:type="dxa"/>
          </w:tcPr>
          <w:p w14:paraId="042458F2" w14:textId="764292D1" w:rsidR="003D65B3" w:rsidRPr="007825C6" w:rsidRDefault="003D65B3" w:rsidP="003D65B3">
            <w:pPr>
              <w:pStyle w:val="Normlnodsazen"/>
              <w:ind w:left="0"/>
              <w:rPr>
                <w:i/>
                <w:iCs/>
                <w:color w:val="767171" w:themeColor="background2" w:themeShade="80"/>
              </w:rPr>
            </w:pPr>
            <w:r w:rsidRPr="007825C6">
              <w:rPr>
                <w:i/>
                <w:iCs/>
                <w:color w:val="767171" w:themeColor="background2" w:themeShade="80"/>
              </w:rPr>
              <w:t>…</w:t>
            </w:r>
          </w:p>
        </w:tc>
      </w:tr>
    </w:tbl>
    <w:p w14:paraId="77C155F9" w14:textId="77777777" w:rsidR="004849E4" w:rsidRPr="0073147B" w:rsidRDefault="004849E4" w:rsidP="00E62A27">
      <w:pPr>
        <w:pStyle w:val="Normlnodsazen"/>
      </w:pPr>
    </w:p>
    <w:p w14:paraId="45883F32" w14:textId="482F6581" w:rsidR="00364B89" w:rsidRPr="0073147B" w:rsidRDefault="00D03EE3" w:rsidP="00364B89">
      <w:pPr>
        <w:pStyle w:val="Nadpis2"/>
        <w:rPr>
          <w:lang w:val="cs-CZ"/>
        </w:rPr>
      </w:pPr>
      <w:bookmarkStart w:id="53" w:name="_Ref60685143"/>
      <w:bookmarkStart w:id="54" w:name="_Ref60685201"/>
      <w:bookmarkStart w:id="55" w:name="_Toc160796558"/>
      <w:r w:rsidRPr="0073147B">
        <w:rPr>
          <w:lang w:val="cs-CZ"/>
        </w:rPr>
        <w:t>Z</w:t>
      </w:r>
      <w:r w:rsidR="00114883" w:rsidRPr="0073147B">
        <w:rPr>
          <w:lang w:val="cs-CZ"/>
        </w:rPr>
        <w:t>působ z</w:t>
      </w:r>
      <w:r w:rsidR="00CA3452" w:rsidRPr="0073147B">
        <w:rPr>
          <w:lang w:val="cs-CZ"/>
        </w:rPr>
        <w:t xml:space="preserve">pracování </w:t>
      </w:r>
      <w:bookmarkEnd w:id="53"/>
      <w:bookmarkEnd w:id="54"/>
      <w:r w:rsidR="00114883" w:rsidRPr="0073147B">
        <w:rPr>
          <w:lang w:val="cs-CZ"/>
        </w:rPr>
        <w:t xml:space="preserve">dílčích </w:t>
      </w:r>
      <w:proofErr w:type="spellStart"/>
      <w:r w:rsidR="005B0F59" w:rsidRPr="0073147B">
        <w:rPr>
          <w:lang w:val="cs-CZ"/>
        </w:rPr>
        <w:t>DiMS</w:t>
      </w:r>
      <w:bookmarkEnd w:id="55"/>
      <w:proofErr w:type="spellEnd"/>
    </w:p>
    <w:p w14:paraId="6E70F1BC" w14:textId="7E7E9BBE" w:rsidR="00FE2811" w:rsidRPr="0073147B" w:rsidRDefault="00875BEC" w:rsidP="00FE2811">
      <w:pPr>
        <w:pStyle w:val="Normlnodsazen"/>
      </w:pPr>
      <w:r w:rsidRPr="0073147B">
        <w:t>Dodav</w:t>
      </w:r>
      <w:r w:rsidR="00516C67" w:rsidRPr="0073147B">
        <w:t>a</w:t>
      </w:r>
      <w:r w:rsidRPr="0073147B">
        <w:t>tel</w:t>
      </w:r>
      <w:r w:rsidR="005B0F59" w:rsidRPr="0073147B">
        <w:t xml:space="preserve"> popíše </w:t>
      </w:r>
      <w:r w:rsidR="002A5D1E" w:rsidRPr="0073147B">
        <w:t xml:space="preserve">způsob </w:t>
      </w:r>
      <w:r w:rsidR="00115AD4" w:rsidRPr="0073147B">
        <w:t xml:space="preserve">zpracování </w:t>
      </w:r>
      <w:r w:rsidR="002A5D1E" w:rsidRPr="0073147B">
        <w:t xml:space="preserve">veškerých </w:t>
      </w:r>
      <w:r w:rsidR="008E40DC" w:rsidRPr="0073147B">
        <w:t>dílčí</w:t>
      </w:r>
      <w:r w:rsidR="00115AD4" w:rsidRPr="0073147B">
        <w:t>ch</w:t>
      </w:r>
      <w:r w:rsidR="008E40DC" w:rsidRPr="0073147B">
        <w:t xml:space="preserve"> </w:t>
      </w:r>
      <w:proofErr w:type="spellStart"/>
      <w:r w:rsidR="005B0F59" w:rsidRPr="0073147B">
        <w:t>DiMS</w:t>
      </w:r>
      <w:proofErr w:type="spellEnd"/>
      <w:r w:rsidR="005B0F59" w:rsidRPr="0073147B">
        <w:t xml:space="preserve"> </w:t>
      </w:r>
      <w:r w:rsidR="002A5D1E" w:rsidRPr="0073147B">
        <w:t>všech profesních specializací</w:t>
      </w:r>
      <w:r w:rsidR="005B0F59" w:rsidRPr="0073147B">
        <w:t xml:space="preserve"> a</w:t>
      </w:r>
      <w:r w:rsidR="00F64896" w:rsidRPr="0073147B">
        <w:t xml:space="preserve"> specifika konkrétních dílčích </w:t>
      </w:r>
      <w:proofErr w:type="spellStart"/>
      <w:r w:rsidR="005B0F59" w:rsidRPr="0073147B">
        <w:t>DiMS</w:t>
      </w:r>
      <w:proofErr w:type="spellEnd"/>
      <w:r w:rsidR="005B0F59" w:rsidRPr="0073147B">
        <w:t>, např.:</w:t>
      </w:r>
    </w:p>
    <w:p w14:paraId="2A8AC4A1" w14:textId="450A24C3" w:rsidR="005B0F59" w:rsidRPr="0073147B" w:rsidRDefault="005B0F59" w:rsidP="005B0F59">
      <w:pPr>
        <w:pStyle w:val="Normlnodsazen"/>
        <w:numPr>
          <w:ilvl w:val="0"/>
          <w:numId w:val="40"/>
        </w:numPr>
      </w:pPr>
      <w:r w:rsidRPr="0073147B">
        <w:t>obecné principy modelování,</w:t>
      </w:r>
    </w:p>
    <w:p w14:paraId="2EFE05A6" w14:textId="3C76143D" w:rsidR="005B0F59" w:rsidRPr="0073147B" w:rsidRDefault="005B0F59" w:rsidP="005B0F59">
      <w:pPr>
        <w:pStyle w:val="Normlnodsazen"/>
        <w:numPr>
          <w:ilvl w:val="0"/>
          <w:numId w:val="40"/>
        </w:numPr>
      </w:pPr>
      <w:r w:rsidRPr="0073147B">
        <w:t>specifika pro prostory a místnosti,</w:t>
      </w:r>
    </w:p>
    <w:p w14:paraId="39F21911" w14:textId="3E6A29F2" w:rsidR="005B0F59" w:rsidRPr="0073147B" w:rsidRDefault="005B0F59" w:rsidP="005B0F59">
      <w:pPr>
        <w:pStyle w:val="Normlnodsazen"/>
        <w:numPr>
          <w:ilvl w:val="0"/>
          <w:numId w:val="40"/>
        </w:numPr>
      </w:pPr>
      <w:r w:rsidRPr="0073147B">
        <w:t>knihovny objektů,</w:t>
      </w:r>
    </w:p>
    <w:p w14:paraId="05EF4F39" w14:textId="7141B874" w:rsidR="005B0F59" w:rsidRPr="0073147B" w:rsidRDefault="005B0F59" w:rsidP="005B0F59">
      <w:pPr>
        <w:pStyle w:val="Normlnodsazen"/>
        <w:numPr>
          <w:ilvl w:val="0"/>
          <w:numId w:val="40"/>
        </w:numPr>
      </w:pPr>
      <w:r w:rsidRPr="0073147B">
        <w:t>zvolený nebo předpokládaný souřadný systém,</w:t>
      </w:r>
    </w:p>
    <w:p w14:paraId="014E1F00" w14:textId="67FB89A1" w:rsidR="004849E4" w:rsidRPr="0073147B" w:rsidRDefault="004849E4" w:rsidP="005B0F59">
      <w:pPr>
        <w:pStyle w:val="Normlnodsazen"/>
        <w:numPr>
          <w:ilvl w:val="0"/>
          <w:numId w:val="40"/>
        </w:numPr>
      </w:pPr>
      <w:r w:rsidRPr="0073147B">
        <w:t>jednotky,</w:t>
      </w:r>
    </w:p>
    <w:p w14:paraId="1897FB1E" w14:textId="0EEB6191" w:rsidR="005B0F59" w:rsidRPr="0073147B" w:rsidRDefault="005B0F59" w:rsidP="005B0F59">
      <w:pPr>
        <w:pStyle w:val="Normlnodsazen"/>
        <w:numPr>
          <w:ilvl w:val="0"/>
          <w:numId w:val="40"/>
        </w:numPr>
      </w:pPr>
      <w:r w:rsidRPr="0073147B">
        <w:t>podlaží a osnovy,</w:t>
      </w:r>
    </w:p>
    <w:p w14:paraId="770AAF1F" w14:textId="446C4180" w:rsidR="005B0F59" w:rsidRPr="0073147B" w:rsidRDefault="005B0F59" w:rsidP="005B0F59">
      <w:pPr>
        <w:pStyle w:val="Normlnodsazen"/>
        <w:numPr>
          <w:ilvl w:val="0"/>
          <w:numId w:val="40"/>
        </w:numPr>
      </w:pPr>
      <w:r w:rsidRPr="0073147B">
        <w:lastRenderedPageBreak/>
        <w:t>fázování výstavby,</w:t>
      </w:r>
    </w:p>
    <w:p w14:paraId="0819AA23" w14:textId="68195399" w:rsidR="005B0F59" w:rsidRPr="0073147B" w:rsidRDefault="005B0F59" w:rsidP="005B0F59">
      <w:pPr>
        <w:pStyle w:val="Normlnodsazen"/>
        <w:ind w:left="1635"/>
      </w:pPr>
      <w:r w:rsidRPr="0073147B">
        <w:t>apod.</w:t>
      </w:r>
    </w:p>
    <w:p w14:paraId="36AB20E7" w14:textId="7E0C6516" w:rsidR="00211E4E" w:rsidRPr="0073147B" w:rsidRDefault="00211E4E" w:rsidP="00211E4E">
      <w:pPr>
        <w:pStyle w:val="Normlnodsazen"/>
        <w:rPr>
          <w:color w:val="4472C4" w:themeColor="accent1"/>
        </w:rPr>
      </w:pPr>
      <w:r w:rsidRPr="0073147B">
        <w:rPr>
          <w:color w:val="4472C4" w:themeColor="accent1"/>
        </w:rPr>
        <w:t xml:space="preserve">Dodavatel popíše </w:t>
      </w:r>
      <w:r w:rsidR="008D76DF">
        <w:rPr>
          <w:color w:val="4472C4" w:themeColor="accent1"/>
        </w:rPr>
        <w:t xml:space="preserve">obecně </w:t>
      </w:r>
      <w:r w:rsidRPr="0073147B">
        <w:rPr>
          <w:color w:val="4472C4" w:themeColor="accent1"/>
        </w:rPr>
        <w:t xml:space="preserve">způsob zpracování dílčích </w:t>
      </w:r>
      <w:proofErr w:type="spellStart"/>
      <w:r w:rsidRPr="0073147B">
        <w:rPr>
          <w:color w:val="4472C4" w:themeColor="accent1"/>
        </w:rPr>
        <w:t>DiMS</w:t>
      </w:r>
      <w:proofErr w:type="spellEnd"/>
      <w:r w:rsidR="0073147B">
        <w:rPr>
          <w:color w:val="4472C4" w:themeColor="accent1"/>
        </w:rPr>
        <w:t xml:space="preserve"> všech profesních částí</w:t>
      </w:r>
      <w:r w:rsidR="007825C6">
        <w:rPr>
          <w:color w:val="4472C4" w:themeColor="accent1"/>
        </w:rPr>
        <w:t xml:space="preserve"> a</w:t>
      </w:r>
      <w:r w:rsidR="0073147B">
        <w:rPr>
          <w:color w:val="4472C4" w:themeColor="accent1"/>
        </w:rPr>
        <w:t xml:space="preserve"> </w:t>
      </w:r>
      <w:r w:rsidR="007825C6">
        <w:rPr>
          <w:color w:val="4472C4" w:themeColor="accent1"/>
        </w:rPr>
        <w:t xml:space="preserve">případné </w:t>
      </w:r>
      <w:r w:rsidR="0073147B">
        <w:rPr>
          <w:color w:val="4472C4" w:themeColor="accent1"/>
        </w:rPr>
        <w:t>odchylky od požadavků stanovených v</w:t>
      </w:r>
      <w:r w:rsidR="007825C6">
        <w:rPr>
          <w:color w:val="4472C4" w:themeColor="accent1"/>
        </w:rPr>
        <w:t> EIR</w:t>
      </w:r>
      <w:r w:rsidRPr="0073147B">
        <w:rPr>
          <w:color w:val="4472C4" w:themeColor="accent1"/>
        </w:rPr>
        <w:t xml:space="preserve">. </w:t>
      </w:r>
      <w:r w:rsidR="007825C6">
        <w:rPr>
          <w:color w:val="4472C4" w:themeColor="accent1"/>
        </w:rPr>
        <w:t>(Vztahuje se k </w:t>
      </w:r>
      <w:proofErr w:type="spellStart"/>
      <w:r w:rsidR="007825C6">
        <w:rPr>
          <w:color w:val="4472C4" w:themeColor="accent1"/>
        </w:rPr>
        <w:t>Pre-Contract</w:t>
      </w:r>
      <w:proofErr w:type="spellEnd"/>
      <w:r w:rsidR="007825C6">
        <w:rPr>
          <w:color w:val="4472C4" w:themeColor="accent1"/>
        </w:rPr>
        <w:t xml:space="preserve"> BEP</w:t>
      </w:r>
      <w:r w:rsidR="008D76DF">
        <w:rPr>
          <w:color w:val="4472C4" w:themeColor="accent1"/>
        </w:rPr>
        <w:t>.</w:t>
      </w:r>
      <w:r w:rsidR="007825C6">
        <w:rPr>
          <w:color w:val="4472C4" w:themeColor="accent1"/>
        </w:rPr>
        <w:t>)</w:t>
      </w:r>
    </w:p>
    <w:p w14:paraId="40A7C379" w14:textId="6A99E19E" w:rsidR="008D76DF" w:rsidRDefault="008D76DF" w:rsidP="00DB7363">
      <w:pPr>
        <w:pStyle w:val="Normlnodsazen"/>
        <w:rPr>
          <w:color w:val="4472C4" w:themeColor="accent1"/>
        </w:rPr>
      </w:pPr>
      <w:r w:rsidRPr="008D76DF">
        <w:rPr>
          <w:color w:val="4472C4" w:themeColor="accent1"/>
        </w:rPr>
        <w:t xml:space="preserve">Dodavatel popíše specifika každého z dílčích </w:t>
      </w:r>
      <w:proofErr w:type="spellStart"/>
      <w:r w:rsidRPr="008D76DF">
        <w:rPr>
          <w:color w:val="4472C4" w:themeColor="accent1"/>
        </w:rPr>
        <w:t>DiMS</w:t>
      </w:r>
      <w:proofErr w:type="spellEnd"/>
      <w:r w:rsidRPr="008D76DF">
        <w:rPr>
          <w:color w:val="4472C4" w:themeColor="accent1"/>
        </w:rPr>
        <w:t xml:space="preserve"> (koordinační, situace, část ASR, SKR, VZT, ELE, TCH, ZTI, VOD, KAN, PLN, PBR, apod.) a principy jejich sdružování.</w:t>
      </w:r>
      <w:r>
        <w:rPr>
          <w:color w:val="4472C4" w:themeColor="accent1"/>
        </w:rPr>
        <w:t xml:space="preserve"> (Vztahuje se k Post-</w:t>
      </w:r>
      <w:proofErr w:type="spellStart"/>
      <w:r>
        <w:rPr>
          <w:color w:val="4472C4" w:themeColor="accent1"/>
        </w:rPr>
        <w:t>Contract</w:t>
      </w:r>
      <w:proofErr w:type="spellEnd"/>
      <w:r>
        <w:rPr>
          <w:color w:val="4472C4" w:themeColor="accent1"/>
        </w:rPr>
        <w:t xml:space="preserve"> BEP.)</w:t>
      </w:r>
    </w:p>
    <w:p w14:paraId="5BFD3DF3" w14:textId="188BB855" w:rsidR="002F2317" w:rsidRDefault="002F2317" w:rsidP="002F2317">
      <w:pPr>
        <w:pStyle w:val="Nadpis3"/>
        <w:ind w:left="907"/>
      </w:pPr>
      <w:bookmarkStart w:id="56" w:name="_Toc160796559"/>
      <w:r>
        <w:t xml:space="preserve">Způsob zpracování </w:t>
      </w:r>
      <w:proofErr w:type="spellStart"/>
      <w:r>
        <w:t>DiMS</w:t>
      </w:r>
      <w:proofErr w:type="spellEnd"/>
      <w:r>
        <w:t xml:space="preserve"> stávajícího stavu</w:t>
      </w:r>
      <w:bookmarkEnd w:id="56"/>
    </w:p>
    <w:p w14:paraId="63BB55A0" w14:textId="59AD686D" w:rsidR="002F2317" w:rsidRDefault="002F2317" w:rsidP="002F2317">
      <w:pPr>
        <w:pStyle w:val="Normlnodsazen"/>
      </w:pPr>
      <w:r>
        <w:t xml:space="preserve">Dodavatel popíše způsob zpracování </w:t>
      </w:r>
      <w:proofErr w:type="spellStart"/>
      <w:r>
        <w:t>DiMS</w:t>
      </w:r>
      <w:proofErr w:type="spellEnd"/>
      <w:r>
        <w:t xml:space="preserve"> stávajícího stavu, zejména z hlediska rozsahu modelovaného stávajícího stavu.</w:t>
      </w:r>
    </w:p>
    <w:p w14:paraId="4FE57DC4" w14:textId="6E5F3059" w:rsidR="002F2317" w:rsidRDefault="002F2317" w:rsidP="002F2317">
      <w:pPr>
        <w:pStyle w:val="Nadpis3"/>
        <w:ind w:left="907"/>
      </w:pPr>
      <w:bookmarkStart w:id="57" w:name="_Toc160796560"/>
      <w:r>
        <w:t xml:space="preserve">Způsob zpracování </w:t>
      </w:r>
      <w:proofErr w:type="spellStart"/>
      <w:r>
        <w:t>DiMS</w:t>
      </w:r>
      <w:proofErr w:type="spellEnd"/>
      <w:r>
        <w:t xml:space="preserve"> okolí</w:t>
      </w:r>
      <w:bookmarkEnd w:id="57"/>
    </w:p>
    <w:p w14:paraId="270422A1" w14:textId="699C3C2F" w:rsidR="002F2317" w:rsidRPr="002F2317" w:rsidRDefault="002F2317" w:rsidP="002F2317">
      <w:pPr>
        <w:pStyle w:val="Normlnodsazen"/>
      </w:pPr>
      <w:r>
        <w:t>Dodavatel popíše způsob zpracování okolního areálu, zejména popis zpracovávaných profesních částí.</w:t>
      </w:r>
    </w:p>
    <w:p w14:paraId="479F0A1C" w14:textId="388A2DC3" w:rsidR="00F265C7" w:rsidRPr="0073147B" w:rsidRDefault="009D4315" w:rsidP="00F265C7">
      <w:pPr>
        <w:pStyle w:val="Nadpis2"/>
        <w:rPr>
          <w:lang w:val="cs-CZ"/>
        </w:rPr>
      </w:pPr>
      <w:bookmarkStart w:id="58" w:name="_Ref41030181"/>
      <w:bookmarkStart w:id="59" w:name="_Hlk133583854"/>
      <w:bookmarkStart w:id="60" w:name="_Toc160796561"/>
      <w:r w:rsidRPr="0073147B">
        <w:rPr>
          <w:lang w:val="cs-CZ"/>
        </w:rPr>
        <w:t>Úrovně g</w:t>
      </w:r>
      <w:r w:rsidR="00F265C7" w:rsidRPr="0073147B">
        <w:rPr>
          <w:lang w:val="cs-CZ"/>
        </w:rPr>
        <w:t>rafick</w:t>
      </w:r>
      <w:r w:rsidRPr="0073147B">
        <w:rPr>
          <w:lang w:val="cs-CZ"/>
        </w:rPr>
        <w:t>é</w:t>
      </w:r>
      <w:r w:rsidR="00F265C7" w:rsidRPr="0073147B">
        <w:rPr>
          <w:lang w:val="cs-CZ"/>
        </w:rPr>
        <w:t xml:space="preserve"> a informační podrobnost</w:t>
      </w:r>
      <w:r w:rsidRPr="0073147B">
        <w:rPr>
          <w:lang w:val="cs-CZ"/>
        </w:rPr>
        <w:t>i</w:t>
      </w:r>
      <w:r w:rsidR="00F265C7" w:rsidRPr="0073147B">
        <w:rPr>
          <w:lang w:val="cs-CZ"/>
        </w:rPr>
        <w:t xml:space="preserve"> modelu</w:t>
      </w:r>
      <w:bookmarkEnd w:id="58"/>
      <w:bookmarkEnd w:id="60"/>
    </w:p>
    <w:p w14:paraId="74CA041D" w14:textId="307F8E24" w:rsidR="00A61665" w:rsidRPr="008D76DF" w:rsidRDefault="005332E3" w:rsidP="002D6AB9">
      <w:pPr>
        <w:pStyle w:val="Nadpis3"/>
        <w:ind w:left="907"/>
      </w:pPr>
      <w:bookmarkStart w:id="61" w:name="_Toc160796562"/>
      <w:bookmarkEnd w:id="59"/>
      <w:r w:rsidRPr="008D76DF">
        <w:t xml:space="preserve">Úroveň </w:t>
      </w:r>
      <w:r w:rsidR="00A47949" w:rsidRPr="008D76DF">
        <w:t xml:space="preserve">G </w:t>
      </w:r>
      <w:r w:rsidRPr="008D76DF">
        <w:t>g</w:t>
      </w:r>
      <w:r w:rsidR="6C7316E4" w:rsidRPr="008D76DF">
        <w:t>rafick</w:t>
      </w:r>
      <w:r w:rsidRPr="008D76DF">
        <w:t>é</w:t>
      </w:r>
      <w:r w:rsidR="6C7316E4" w:rsidRPr="008D76DF">
        <w:t xml:space="preserve"> podrobnost</w:t>
      </w:r>
      <w:r w:rsidRPr="008D76DF">
        <w:t>i</w:t>
      </w:r>
      <w:r w:rsidR="6C7316E4" w:rsidRPr="008D76DF">
        <w:t xml:space="preserve"> modelu</w:t>
      </w:r>
      <w:bookmarkEnd w:id="61"/>
    </w:p>
    <w:p w14:paraId="0434813C" w14:textId="1E414D88" w:rsidR="00F265C7" w:rsidRPr="0073147B" w:rsidRDefault="00875BEC" w:rsidP="00F265C7">
      <w:pPr>
        <w:pStyle w:val="Normlnodsazen"/>
      </w:pPr>
      <w:r w:rsidRPr="008D76DF">
        <w:rPr>
          <w:color w:val="4472C4" w:themeColor="accent1"/>
        </w:rPr>
        <w:t>Dodav</w:t>
      </w:r>
      <w:r w:rsidR="00516C67" w:rsidRPr="008D76DF">
        <w:rPr>
          <w:color w:val="4472C4" w:themeColor="accent1"/>
        </w:rPr>
        <w:t>a</w:t>
      </w:r>
      <w:r w:rsidRPr="008D76DF">
        <w:rPr>
          <w:color w:val="4472C4" w:themeColor="accent1"/>
        </w:rPr>
        <w:t>tel</w:t>
      </w:r>
      <w:r w:rsidR="00132CAB" w:rsidRPr="008D76DF">
        <w:rPr>
          <w:color w:val="4472C4" w:themeColor="accent1"/>
        </w:rPr>
        <w:t xml:space="preserve"> </w:t>
      </w:r>
      <w:r w:rsidR="002D6AB9">
        <w:rPr>
          <w:color w:val="4472C4" w:themeColor="accent1"/>
        </w:rPr>
        <w:t>uvede</w:t>
      </w:r>
      <w:r w:rsidR="00132CAB" w:rsidRPr="008D76DF">
        <w:rPr>
          <w:color w:val="4472C4" w:themeColor="accent1"/>
        </w:rPr>
        <w:t xml:space="preserve"> veškeré informace ke grafické podrobnosti v rámci jednotlivých stupňů projektu</w:t>
      </w:r>
      <w:r w:rsidR="002D6AB9">
        <w:rPr>
          <w:color w:val="4472C4" w:themeColor="accent1"/>
        </w:rPr>
        <w:t xml:space="preserve"> a s</w:t>
      </w:r>
      <w:r w:rsidR="003D65B3" w:rsidRPr="008D76DF">
        <w:rPr>
          <w:color w:val="4472C4" w:themeColor="accent1"/>
        </w:rPr>
        <w:t xml:space="preserve">pecifikuje </w:t>
      </w:r>
      <w:r w:rsidR="002D6AB9">
        <w:rPr>
          <w:color w:val="4472C4" w:themeColor="accent1"/>
        </w:rPr>
        <w:t xml:space="preserve">případné </w:t>
      </w:r>
      <w:r w:rsidR="003D65B3" w:rsidRPr="008D76DF">
        <w:rPr>
          <w:color w:val="4472C4" w:themeColor="accent1"/>
        </w:rPr>
        <w:t>výjimky oproti požadavku Objednatele</w:t>
      </w:r>
      <w:r w:rsidR="002D6AB9">
        <w:rPr>
          <w:color w:val="4472C4" w:themeColor="accent1"/>
        </w:rPr>
        <w:t xml:space="preserve"> např.</w:t>
      </w:r>
      <w:r w:rsidR="003D65B3" w:rsidRPr="008D76DF">
        <w:rPr>
          <w:color w:val="4472C4" w:themeColor="accent1"/>
        </w:rPr>
        <w:t xml:space="preserve"> vzhledem k možnostem zvolených softwarových nástrojů</w:t>
      </w:r>
      <w:r w:rsidR="002D6AB9">
        <w:rPr>
          <w:color w:val="4472C4" w:themeColor="accent1"/>
        </w:rPr>
        <w:t>. (Vztahuje se k </w:t>
      </w:r>
      <w:proofErr w:type="spellStart"/>
      <w:r w:rsidR="002D6AB9">
        <w:rPr>
          <w:color w:val="4472C4" w:themeColor="accent1"/>
        </w:rPr>
        <w:t>Pre-Contract</w:t>
      </w:r>
      <w:proofErr w:type="spellEnd"/>
      <w:r w:rsidR="002D6AB9">
        <w:rPr>
          <w:color w:val="4472C4" w:themeColor="accent1"/>
        </w:rPr>
        <w:t xml:space="preserve"> BEP, Post-</w:t>
      </w:r>
      <w:proofErr w:type="spellStart"/>
      <w:r w:rsidR="002D6AB9">
        <w:rPr>
          <w:color w:val="4472C4" w:themeColor="accent1"/>
        </w:rPr>
        <w:t>Contract</w:t>
      </w:r>
      <w:proofErr w:type="spellEnd"/>
      <w:r w:rsidR="002D6AB9">
        <w:rPr>
          <w:color w:val="4472C4" w:themeColor="accent1"/>
        </w:rPr>
        <w:t xml:space="preserve"> BEP.)</w:t>
      </w:r>
    </w:p>
    <w:p w14:paraId="73D0D1B8" w14:textId="4BD27BBB" w:rsidR="00E81D63" w:rsidRDefault="005332E3" w:rsidP="002D6AB9">
      <w:pPr>
        <w:pStyle w:val="Nadpis3"/>
        <w:ind w:left="907"/>
      </w:pPr>
      <w:bookmarkStart w:id="62" w:name="_Toc160796563"/>
      <w:r w:rsidRPr="0073147B">
        <w:t>Úrov</w:t>
      </w:r>
      <w:r w:rsidR="00132CAB" w:rsidRPr="0073147B">
        <w:t>ně</w:t>
      </w:r>
      <w:r w:rsidRPr="0073147B">
        <w:t xml:space="preserve"> </w:t>
      </w:r>
      <w:r w:rsidR="00132CAB" w:rsidRPr="0073147B">
        <w:t xml:space="preserve">I </w:t>
      </w:r>
      <w:r w:rsidRPr="0073147B">
        <w:t>i</w:t>
      </w:r>
      <w:r w:rsidR="1F33EF3B" w:rsidRPr="0073147B">
        <w:t>nformační</w:t>
      </w:r>
      <w:r w:rsidR="240D8687" w:rsidRPr="0073147B">
        <w:t xml:space="preserve"> </w:t>
      </w:r>
      <w:r w:rsidR="1F33EF3B" w:rsidRPr="0073147B">
        <w:t>podrobnost</w:t>
      </w:r>
      <w:r w:rsidRPr="0073147B">
        <w:t>i</w:t>
      </w:r>
      <w:r w:rsidR="1F33EF3B" w:rsidRPr="0073147B">
        <w:t xml:space="preserve"> modelu</w:t>
      </w:r>
      <w:bookmarkEnd w:id="62"/>
    </w:p>
    <w:p w14:paraId="53442C2D" w14:textId="5B128108" w:rsidR="00D253EE" w:rsidRPr="00C20C05" w:rsidRDefault="00D253EE" w:rsidP="00D253EE">
      <w:pPr>
        <w:pStyle w:val="Normlnodsazen"/>
      </w:pPr>
      <w:r>
        <w:t xml:space="preserve">Výchozí předpis </w:t>
      </w:r>
      <w:r w:rsidR="00F27E54">
        <w:t xml:space="preserve">rozsahu negrafických informací </w:t>
      </w:r>
      <w:r>
        <w:t>pro fáze DSP a DPS představuje Datový standard staveb (DSS) vydaný Agenturou ČAS</w:t>
      </w:r>
      <w:r w:rsidR="00F27E54">
        <w:t xml:space="preserve"> a </w:t>
      </w:r>
      <w:r>
        <w:t>je Přílohou BIM Protokolu. Informační podrobnost modelu, která je definovaná datovým standardem projektu, bude vycházet z</w:t>
      </w:r>
      <w:r w:rsidR="00F27E54">
        <w:t xml:space="preserve"> tohoto </w:t>
      </w:r>
      <w:r>
        <w:t>DSS. Dodavatel popíše, jakým způsobem bude s tímto vstupem pracovat, včetně předepsaného seznamu parametrů, které mají jednotlivé prvky obsahovat, a to tak, aby byly naplněny cíle požadované Objednatelem.</w:t>
      </w:r>
    </w:p>
    <w:p w14:paraId="6C04CDC6" w14:textId="0ED59A00" w:rsidR="00D253EE" w:rsidRDefault="00875BEC" w:rsidP="002D6AB9">
      <w:pPr>
        <w:pStyle w:val="Normlnodsazen"/>
        <w:rPr>
          <w:color w:val="4472C4" w:themeColor="accent1"/>
        </w:rPr>
      </w:pPr>
      <w:r w:rsidRPr="002D6AB9">
        <w:rPr>
          <w:color w:val="4472C4" w:themeColor="accent1"/>
        </w:rPr>
        <w:t>Dodav</w:t>
      </w:r>
      <w:r w:rsidR="00516C67" w:rsidRPr="002D6AB9">
        <w:rPr>
          <w:color w:val="4472C4" w:themeColor="accent1"/>
        </w:rPr>
        <w:t>a</w:t>
      </w:r>
      <w:r w:rsidRPr="002D6AB9">
        <w:rPr>
          <w:color w:val="4472C4" w:themeColor="accent1"/>
        </w:rPr>
        <w:t>tel</w:t>
      </w:r>
      <w:r w:rsidR="00132CAB" w:rsidRPr="002D6AB9">
        <w:rPr>
          <w:color w:val="4472C4" w:themeColor="accent1"/>
        </w:rPr>
        <w:t xml:space="preserve"> </w:t>
      </w:r>
      <w:r w:rsidR="002D6AB9">
        <w:rPr>
          <w:color w:val="4472C4" w:themeColor="accent1"/>
        </w:rPr>
        <w:t xml:space="preserve">uvede </w:t>
      </w:r>
      <w:r w:rsidR="00132CAB" w:rsidRPr="002D6AB9">
        <w:rPr>
          <w:color w:val="4472C4" w:themeColor="accent1"/>
        </w:rPr>
        <w:t xml:space="preserve">veškeré </w:t>
      </w:r>
      <w:r w:rsidR="00D253EE">
        <w:rPr>
          <w:color w:val="4472C4" w:themeColor="accent1"/>
        </w:rPr>
        <w:t xml:space="preserve">obecné </w:t>
      </w:r>
      <w:r w:rsidR="00132CAB" w:rsidRPr="002D6AB9">
        <w:rPr>
          <w:color w:val="4472C4" w:themeColor="accent1"/>
        </w:rPr>
        <w:t>informace k informační podrobnosti v rámci jednotlivých stupňů projektu</w:t>
      </w:r>
      <w:r w:rsidR="004849E4" w:rsidRPr="002D6AB9">
        <w:rPr>
          <w:color w:val="4472C4" w:themeColor="accent1"/>
        </w:rPr>
        <w:t xml:space="preserve"> a podrobnosti týkající se využívaného Datového standardu (DS) projektu.</w:t>
      </w:r>
      <w:r w:rsidR="00D253EE">
        <w:rPr>
          <w:color w:val="4472C4" w:themeColor="accent1"/>
        </w:rPr>
        <w:t xml:space="preserve"> (Vztahuje se k </w:t>
      </w:r>
      <w:proofErr w:type="spellStart"/>
      <w:r w:rsidR="00D253EE">
        <w:rPr>
          <w:color w:val="4472C4" w:themeColor="accent1"/>
        </w:rPr>
        <w:t>Pre-Contract</w:t>
      </w:r>
      <w:proofErr w:type="spellEnd"/>
      <w:r w:rsidR="00D253EE">
        <w:rPr>
          <w:color w:val="4472C4" w:themeColor="accent1"/>
        </w:rPr>
        <w:t xml:space="preserve"> BEP</w:t>
      </w:r>
      <w:r w:rsidR="00E279A9">
        <w:rPr>
          <w:color w:val="4472C4" w:themeColor="accent1"/>
        </w:rPr>
        <w:t>.</w:t>
      </w:r>
      <w:r w:rsidR="00D253EE">
        <w:rPr>
          <w:color w:val="4472C4" w:themeColor="accent1"/>
        </w:rPr>
        <w:t>)</w:t>
      </w:r>
    </w:p>
    <w:p w14:paraId="1F36B2A4" w14:textId="59E7A2BD" w:rsidR="00D253EE" w:rsidRPr="002D6AB9" w:rsidRDefault="00D253EE" w:rsidP="00232F79">
      <w:pPr>
        <w:pStyle w:val="Normlnodsazen"/>
        <w:rPr>
          <w:color w:val="4472C4" w:themeColor="accent1"/>
        </w:rPr>
      </w:pPr>
      <w:r>
        <w:rPr>
          <w:color w:val="4472C4" w:themeColor="accent1"/>
        </w:rPr>
        <w:t xml:space="preserve">Podrobný DS projektu vycházející z DSS, který je </w:t>
      </w:r>
      <w:r w:rsidRPr="00D253EE">
        <w:rPr>
          <w:color w:val="4472C4" w:themeColor="accent1"/>
        </w:rPr>
        <w:t>Přílohou BIM Protokolu</w:t>
      </w:r>
      <w:r w:rsidR="00E279A9">
        <w:rPr>
          <w:color w:val="4472C4" w:themeColor="accent1"/>
        </w:rPr>
        <w:t xml:space="preserve"> (</w:t>
      </w:r>
      <w:r>
        <w:rPr>
          <w:color w:val="4472C4" w:themeColor="accent1"/>
        </w:rPr>
        <w:t>bude upřesněno v Post-</w:t>
      </w:r>
      <w:proofErr w:type="spellStart"/>
      <w:r>
        <w:rPr>
          <w:color w:val="4472C4" w:themeColor="accent1"/>
        </w:rPr>
        <w:t>Contract</w:t>
      </w:r>
      <w:proofErr w:type="spellEnd"/>
      <w:r>
        <w:rPr>
          <w:color w:val="4472C4" w:themeColor="accent1"/>
        </w:rPr>
        <w:t xml:space="preserve"> BEP.</w:t>
      </w:r>
    </w:p>
    <w:p w14:paraId="716FFA32" w14:textId="1DFF0DD2" w:rsidR="00533AB3" w:rsidRPr="0073147B" w:rsidRDefault="00E01F46" w:rsidP="002D6AB9">
      <w:pPr>
        <w:pStyle w:val="Nadpis3"/>
        <w:ind w:left="907"/>
      </w:pPr>
      <w:bookmarkStart w:id="63" w:name="_Toc95490045"/>
      <w:bookmarkStart w:id="64" w:name="_Toc95490238"/>
      <w:bookmarkStart w:id="65" w:name="_Toc95490330"/>
      <w:bookmarkStart w:id="66" w:name="_Toc95490046"/>
      <w:bookmarkStart w:id="67" w:name="_Toc95490239"/>
      <w:bookmarkStart w:id="68" w:name="_Toc95490331"/>
      <w:bookmarkStart w:id="69" w:name="_Toc95490047"/>
      <w:bookmarkStart w:id="70" w:name="_Toc95490240"/>
      <w:bookmarkStart w:id="71" w:name="_Toc95490332"/>
      <w:bookmarkStart w:id="72" w:name="_Toc160796564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r w:rsidRPr="0073147B">
        <w:t>Klasifikační systém</w:t>
      </w:r>
      <w:r w:rsidR="004365D7">
        <w:t xml:space="preserve"> a jeho </w:t>
      </w:r>
      <w:r w:rsidR="00F6578A">
        <w:t>po</w:t>
      </w:r>
      <w:r w:rsidR="004365D7">
        <w:t>užití</w:t>
      </w:r>
      <w:bookmarkEnd w:id="72"/>
    </w:p>
    <w:p w14:paraId="506FEE4D" w14:textId="11F849CF" w:rsidR="00D56815" w:rsidRDefault="00875BEC" w:rsidP="002D6AB9">
      <w:pPr>
        <w:pStyle w:val="Normlnodsazen"/>
        <w:rPr>
          <w:color w:val="4472C4" w:themeColor="accent1"/>
        </w:rPr>
      </w:pPr>
      <w:r w:rsidRPr="00420CB0">
        <w:rPr>
          <w:color w:val="4472C4" w:themeColor="accent1"/>
        </w:rPr>
        <w:t>Dodav</w:t>
      </w:r>
      <w:r w:rsidR="00516C67" w:rsidRPr="00420CB0">
        <w:rPr>
          <w:color w:val="4472C4" w:themeColor="accent1"/>
        </w:rPr>
        <w:t>a</w:t>
      </w:r>
      <w:r w:rsidRPr="00420CB0">
        <w:rPr>
          <w:color w:val="4472C4" w:themeColor="accent1"/>
        </w:rPr>
        <w:t>tel</w:t>
      </w:r>
      <w:r w:rsidR="00132CAB" w:rsidRPr="00420CB0">
        <w:rPr>
          <w:color w:val="4472C4" w:themeColor="accent1"/>
        </w:rPr>
        <w:t xml:space="preserve"> popíše klasifikační systém a způsob jeho využití v </w:t>
      </w:r>
      <w:proofErr w:type="spellStart"/>
      <w:r w:rsidR="00132CAB" w:rsidRPr="00420CB0">
        <w:rPr>
          <w:color w:val="4472C4" w:themeColor="accent1"/>
        </w:rPr>
        <w:t>DiMS</w:t>
      </w:r>
      <w:proofErr w:type="spellEnd"/>
      <w:r w:rsidR="00132CAB" w:rsidRPr="00420CB0">
        <w:rPr>
          <w:color w:val="4472C4" w:themeColor="accent1"/>
        </w:rPr>
        <w:t>, resp. IMS.</w:t>
      </w:r>
      <w:r w:rsidR="00E279A9">
        <w:rPr>
          <w:color w:val="4472C4" w:themeColor="accent1"/>
        </w:rPr>
        <w:t xml:space="preserve"> (Vztahuje se k </w:t>
      </w:r>
      <w:proofErr w:type="spellStart"/>
      <w:r w:rsidR="00E279A9">
        <w:rPr>
          <w:color w:val="4472C4" w:themeColor="accent1"/>
        </w:rPr>
        <w:t>Pre-Contract</w:t>
      </w:r>
      <w:proofErr w:type="spellEnd"/>
      <w:r w:rsidR="00E279A9">
        <w:rPr>
          <w:color w:val="4472C4" w:themeColor="accent1"/>
        </w:rPr>
        <w:t xml:space="preserve"> BEP, bude upřesněno v Post-</w:t>
      </w:r>
      <w:proofErr w:type="spellStart"/>
      <w:r w:rsidR="00E279A9">
        <w:rPr>
          <w:color w:val="4472C4" w:themeColor="accent1"/>
        </w:rPr>
        <w:t>Contract</w:t>
      </w:r>
      <w:proofErr w:type="spellEnd"/>
      <w:r w:rsidR="00E279A9">
        <w:rPr>
          <w:color w:val="4472C4" w:themeColor="accent1"/>
        </w:rPr>
        <w:t xml:space="preserve"> BEP.)</w:t>
      </w:r>
    </w:p>
    <w:p w14:paraId="77347F89" w14:textId="14E17E66" w:rsidR="004365D7" w:rsidRPr="0073147B" w:rsidRDefault="004365D7" w:rsidP="004365D7">
      <w:pPr>
        <w:pStyle w:val="Nadpis3"/>
        <w:ind w:left="907"/>
      </w:pPr>
      <w:bookmarkStart w:id="73" w:name="_Toc160796565"/>
      <w:r>
        <w:t xml:space="preserve">Identifikace prvků a její </w:t>
      </w:r>
      <w:r w:rsidR="00F6578A">
        <w:t>po</w:t>
      </w:r>
      <w:r>
        <w:t>užití</w:t>
      </w:r>
      <w:bookmarkEnd w:id="73"/>
    </w:p>
    <w:p w14:paraId="67670B97" w14:textId="43BBA84C" w:rsidR="004365D7" w:rsidRPr="002D6AB9" w:rsidRDefault="004365D7" w:rsidP="004365D7">
      <w:pPr>
        <w:pStyle w:val="Normlnodsazen"/>
        <w:rPr>
          <w:color w:val="4472C4" w:themeColor="accent1"/>
        </w:rPr>
      </w:pPr>
      <w:r w:rsidRPr="00420CB0">
        <w:rPr>
          <w:color w:val="4472C4" w:themeColor="accent1"/>
        </w:rPr>
        <w:t xml:space="preserve">Dodavatel popíše </w:t>
      </w:r>
      <w:r>
        <w:rPr>
          <w:color w:val="4472C4" w:themeColor="accent1"/>
        </w:rPr>
        <w:t>principy identifikace prvků</w:t>
      </w:r>
      <w:r w:rsidRPr="00420CB0">
        <w:rPr>
          <w:color w:val="4472C4" w:themeColor="accent1"/>
        </w:rPr>
        <w:t xml:space="preserve"> a způsob je</w:t>
      </w:r>
      <w:r>
        <w:rPr>
          <w:color w:val="4472C4" w:themeColor="accent1"/>
        </w:rPr>
        <w:t>jí</w:t>
      </w:r>
      <w:r w:rsidRPr="00420CB0">
        <w:rPr>
          <w:color w:val="4472C4" w:themeColor="accent1"/>
        </w:rPr>
        <w:t>ho využití v </w:t>
      </w:r>
      <w:proofErr w:type="spellStart"/>
      <w:r w:rsidRPr="00420CB0">
        <w:rPr>
          <w:color w:val="4472C4" w:themeColor="accent1"/>
        </w:rPr>
        <w:t>DiMS</w:t>
      </w:r>
      <w:proofErr w:type="spellEnd"/>
      <w:r w:rsidRPr="00420CB0">
        <w:rPr>
          <w:color w:val="4472C4" w:themeColor="accent1"/>
        </w:rPr>
        <w:t>, resp. IMS.</w:t>
      </w:r>
      <w:r w:rsidR="00E279A9">
        <w:rPr>
          <w:color w:val="4472C4" w:themeColor="accent1"/>
        </w:rPr>
        <w:t xml:space="preserve"> (Vztahuje se k </w:t>
      </w:r>
      <w:proofErr w:type="spellStart"/>
      <w:r w:rsidR="00E279A9">
        <w:rPr>
          <w:color w:val="4472C4" w:themeColor="accent1"/>
        </w:rPr>
        <w:t>Pre-Contract</w:t>
      </w:r>
      <w:proofErr w:type="spellEnd"/>
      <w:r w:rsidR="00E279A9">
        <w:rPr>
          <w:color w:val="4472C4" w:themeColor="accent1"/>
        </w:rPr>
        <w:t xml:space="preserve"> BEP, bude upřesněno v Post-</w:t>
      </w:r>
      <w:proofErr w:type="spellStart"/>
      <w:r w:rsidR="00E279A9">
        <w:rPr>
          <w:color w:val="4472C4" w:themeColor="accent1"/>
        </w:rPr>
        <w:t>Contract</w:t>
      </w:r>
      <w:proofErr w:type="spellEnd"/>
      <w:r w:rsidR="00E279A9">
        <w:rPr>
          <w:color w:val="4472C4" w:themeColor="accent1"/>
        </w:rPr>
        <w:t xml:space="preserve"> BEP.)</w:t>
      </w:r>
    </w:p>
    <w:p w14:paraId="5B7CCA5C" w14:textId="101F0C57" w:rsidR="004B64F0" w:rsidRPr="0073147B" w:rsidRDefault="000A391D" w:rsidP="004B64F0">
      <w:pPr>
        <w:pStyle w:val="Nadpis2"/>
        <w:rPr>
          <w:lang w:val="cs-CZ"/>
        </w:rPr>
      </w:pPr>
      <w:bookmarkStart w:id="74" w:name="_Toc95490049"/>
      <w:bookmarkStart w:id="75" w:name="_Toc95490242"/>
      <w:bookmarkStart w:id="76" w:name="_Toc95490334"/>
      <w:bookmarkStart w:id="77" w:name="_Toc95399987"/>
      <w:bookmarkStart w:id="78" w:name="_Toc95490050"/>
      <w:bookmarkStart w:id="79" w:name="_Toc95490243"/>
      <w:bookmarkStart w:id="80" w:name="_Toc95490335"/>
      <w:bookmarkStart w:id="81" w:name="_Toc95399988"/>
      <w:bookmarkStart w:id="82" w:name="_Toc95490051"/>
      <w:bookmarkStart w:id="83" w:name="_Toc95490244"/>
      <w:bookmarkStart w:id="84" w:name="_Toc95490336"/>
      <w:bookmarkStart w:id="85" w:name="_Toc95399989"/>
      <w:bookmarkStart w:id="86" w:name="_Toc95490052"/>
      <w:bookmarkStart w:id="87" w:name="_Toc95490245"/>
      <w:bookmarkStart w:id="88" w:name="_Toc95490337"/>
      <w:bookmarkStart w:id="89" w:name="_Toc95399990"/>
      <w:bookmarkStart w:id="90" w:name="_Toc95490053"/>
      <w:bookmarkStart w:id="91" w:name="_Toc95490246"/>
      <w:bookmarkStart w:id="92" w:name="_Toc95490338"/>
      <w:bookmarkStart w:id="93" w:name="_Toc95399991"/>
      <w:bookmarkStart w:id="94" w:name="_Toc95490054"/>
      <w:bookmarkStart w:id="95" w:name="_Toc95490247"/>
      <w:bookmarkStart w:id="96" w:name="_Toc95490339"/>
      <w:bookmarkStart w:id="97" w:name="_Toc95399992"/>
      <w:bookmarkStart w:id="98" w:name="_Toc95490055"/>
      <w:bookmarkStart w:id="99" w:name="_Toc95490248"/>
      <w:bookmarkStart w:id="100" w:name="_Toc95490340"/>
      <w:bookmarkStart w:id="101" w:name="_Toc95399993"/>
      <w:bookmarkStart w:id="102" w:name="_Toc95490056"/>
      <w:bookmarkStart w:id="103" w:name="_Toc95490249"/>
      <w:bookmarkStart w:id="104" w:name="_Toc95490341"/>
      <w:bookmarkStart w:id="105" w:name="_Toc95399994"/>
      <w:bookmarkStart w:id="106" w:name="_Toc95490057"/>
      <w:bookmarkStart w:id="107" w:name="_Toc95490250"/>
      <w:bookmarkStart w:id="108" w:name="_Toc95490342"/>
      <w:bookmarkStart w:id="109" w:name="_Toc95399995"/>
      <w:bookmarkStart w:id="110" w:name="_Toc95490058"/>
      <w:bookmarkStart w:id="111" w:name="_Toc95490251"/>
      <w:bookmarkStart w:id="112" w:name="_Toc95490343"/>
      <w:bookmarkStart w:id="113" w:name="_Toc95399996"/>
      <w:bookmarkStart w:id="114" w:name="_Toc95490059"/>
      <w:bookmarkStart w:id="115" w:name="_Toc95490252"/>
      <w:bookmarkStart w:id="116" w:name="_Toc95490344"/>
      <w:bookmarkStart w:id="117" w:name="_Toc95399997"/>
      <w:bookmarkStart w:id="118" w:name="_Toc95490060"/>
      <w:bookmarkStart w:id="119" w:name="_Toc95490253"/>
      <w:bookmarkStart w:id="120" w:name="_Toc95490345"/>
      <w:bookmarkStart w:id="121" w:name="_Toc95399998"/>
      <w:bookmarkStart w:id="122" w:name="_Toc95490061"/>
      <w:bookmarkStart w:id="123" w:name="_Toc95490254"/>
      <w:bookmarkStart w:id="124" w:name="_Toc95490346"/>
      <w:bookmarkStart w:id="125" w:name="_Toc95399999"/>
      <w:bookmarkStart w:id="126" w:name="_Toc95490062"/>
      <w:bookmarkStart w:id="127" w:name="_Toc95490255"/>
      <w:bookmarkStart w:id="128" w:name="_Toc95490347"/>
      <w:bookmarkStart w:id="129" w:name="_Toc95400000"/>
      <w:bookmarkStart w:id="130" w:name="_Toc95490063"/>
      <w:bookmarkStart w:id="131" w:name="_Toc95490256"/>
      <w:bookmarkStart w:id="132" w:name="_Toc95490348"/>
      <w:bookmarkStart w:id="133" w:name="_Toc95400001"/>
      <w:bookmarkStart w:id="134" w:name="_Toc95490064"/>
      <w:bookmarkStart w:id="135" w:name="_Toc95490257"/>
      <w:bookmarkStart w:id="136" w:name="_Toc95490349"/>
      <w:bookmarkStart w:id="137" w:name="_Toc95400002"/>
      <w:bookmarkStart w:id="138" w:name="_Toc95490065"/>
      <w:bookmarkStart w:id="139" w:name="_Toc95490258"/>
      <w:bookmarkStart w:id="140" w:name="_Toc95490350"/>
      <w:bookmarkStart w:id="141" w:name="_Toc95400003"/>
      <w:bookmarkStart w:id="142" w:name="_Toc95490066"/>
      <w:bookmarkStart w:id="143" w:name="_Toc95490259"/>
      <w:bookmarkStart w:id="144" w:name="_Toc95490351"/>
      <w:bookmarkStart w:id="145" w:name="_Toc95400004"/>
      <w:bookmarkStart w:id="146" w:name="_Toc95490067"/>
      <w:bookmarkStart w:id="147" w:name="_Toc95490260"/>
      <w:bookmarkStart w:id="148" w:name="_Toc95490352"/>
      <w:bookmarkStart w:id="149" w:name="_Toc95400005"/>
      <w:bookmarkStart w:id="150" w:name="_Toc95490068"/>
      <w:bookmarkStart w:id="151" w:name="_Toc95490261"/>
      <w:bookmarkStart w:id="152" w:name="_Toc95490353"/>
      <w:bookmarkStart w:id="153" w:name="_Toc160796566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r w:rsidRPr="0073147B">
        <w:rPr>
          <w:lang w:val="cs-CZ"/>
        </w:rPr>
        <w:t>Projektová dokumentace</w:t>
      </w:r>
      <w:bookmarkEnd w:id="153"/>
    </w:p>
    <w:p w14:paraId="7AF03253" w14:textId="431B5D6F" w:rsidR="00882244" w:rsidRPr="0073147B" w:rsidRDefault="00875BEC" w:rsidP="00211E4E">
      <w:pPr>
        <w:pStyle w:val="Normlnodsazen"/>
        <w:rPr>
          <w:color w:val="4472C4" w:themeColor="accent1"/>
        </w:rPr>
      </w:pPr>
      <w:r w:rsidRPr="00420CB0">
        <w:rPr>
          <w:color w:val="4472C4" w:themeColor="accent1"/>
        </w:rPr>
        <w:t>Dodav</w:t>
      </w:r>
      <w:r w:rsidR="00516C67" w:rsidRPr="00420CB0">
        <w:rPr>
          <w:color w:val="4472C4" w:themeColor="accent1"/>
        </w:rPr>
        <w:t>a</w:t>
      </w:r>
      <w:r w:rsidRPr="00420CB0">
        <w:rPr>
          <w:color w:val="4472C4" w:themeColor="accent1"/>
        </w:rPr>
        <w:t>tel</w:t>
      </w:r>
      <w:r w:rsidR="00132CAB" w:rsidRPr="00420CB0">
        <w:rPr>
          <w:color w:val="4472C4" w:themeColor="accent1"/>
        </w:rPr>
        <w:t xml:space="preserve"> popíše způsob vytváření projektové dokumentace generované z </w:t>
      </w:r>
      <w:proofErr w:type="spellStart"/>
      <w:r w:rsidR="00132CAB" w:rsidRPr="00420CB0">
        <w:rPr>
          <w:color w:val="4472C4" w:themeColor="accent1"/>
        </w:rPr>
        <w:t>DiMS</w:t>
      </w:r>
      <w:proofErr w:type="spellEnd"/>
      <w:r w:rsidR="00132CAB" w:rsidRPr="00420CB0">
        <w:rPr>
          <w:color w:val="4472C4" w:themeColor="accent1"/>
        </w:rPr>
        <w:t xml:space="preserve"> </w:t>
      </w:r>
      <w:r w:rsidR="00C20C05">
        <w:rPr>
          <w:color w:val="4472C4" w:themeColor="accent1"/>
        </w:rPr>
        <w:t>a uvede seznam dokumentů, které nebudou generovány z</w:t>
      </w:r>
      <w:r w:rsidR="00132CAB" w:rsidRPr="00420CB0">
        <w:rPr>
          <w:color w:val="4472C4" w:themeColor="accent1"/>
        </w:rPr>
        <w:t xml:space="preserve"> </w:t>
      </w:r>
      <w:proofErr w:type="spellStart"/>
      <w:r w:rsidR="00132CAB" w:rsidRPr="00420CB0">
        <w:rPr>
          <w:color w:val="4472C4" w:themeColor="accent1"/>
        </w:rPr>
        <w:t>DiMS</w:t>
      </w:r>
      <w:proofErr w:type="spellEnd"/>
      <w:r w:rsidR="006A725F">
        <w:rPr>
          <w:color w:val="4472C4" w:themeColor="accent1"/>
        </w:rPr>
        <w:t xml:space="preserve"> vč. popisu způsobu jejich vytváření</w:t>
      </w:r>
      <w:r w:rsidR="00132CAB" w:rsidRPr="00420CB0">
        <w:rPr>
          <w:color w:val="4472C4" w:themeColor="accent1"/>
        </w:rPr>
        <w:t>.</w:t>
      </w:r>
      <w:r w:rsidR="00420CB0">
        <w:rPr>
          <w:color w:val="4472C4" w:themeColor="accent1"/>
        </w:rPr>
        <w:t xml:space="preserve"> (Vztahuje se k </w:t>
      </w:r>
      <w:proofErr w:type="spellStart"/>
      <w:r w:rsidR="00420CB0">
        <w:rPr>
          <w:color w:val="4472C4" w:themeColor="accent1"/>
        </w:rPr>
        <w:t>Pre-Contract</w:t>
      </w:r>
      <w:proofErr w:type="spellEnd"/>
      <w:r w:rsidR="00420CB0">
        <w:rPr>
          <w:color w:val="4472C4" w:themeColor="accent1"/>
        </w:rPr>
        <w:t xml:space="preserve"> BEP, bude upřesněno v Post-</w:t>
      </w:r>
      <w:proofErr w:type="spellStart"/>
      <w:r w:rsidR="00420CB0">
        <w:rPr>
          <w:color w:val="4472C4" w:themeColor="accent1"/>
        </w:rPr>
        <w:t>Contract</w:t>
      </w:r>
      <w:proofErr w:type="spellEnd"/>
      <w:r w:rsidR="00420CB0">
        <w:rPr>
          <w:color w:val="4472C4" w:themeColor="accent1"/>
        </w:rPr>
        <w:t xml:space="preserve"> BEP.)</w:t>
      </w:r>
    </w:p>
    <w:p w14:paraId="4E6F2F63" w14:textId="30ACFB74" w:rsidR="004849E4" w:rsidRPr="0073147B" w:rsidRDefault="004849E4" w:rsidP="004849E4">
      <w:pPr>
        <w:pStyle w:val="Nadpis2"/>
        <w:rPr>
          <w:lang w:val="cs-CZ"/>
        </w:rPr>
      </w:pPr>
      <w:bookmarkStart w:id="154" w:name="_Toc160796567"/>
      <w:r w:rsidRPr="0073147B">
        <w:rPr>
          <w:lang w:val="cs-CZ"/>
        </w:rPr>
        <w:t>Zpracování výkazů výměr a rozpočtu</w:t>
      </w:r>
      <w:bookmarkEnd w:id="154"/>
    </w:p>
    <w:p w14:paraId="15B683F1" w14:textId="4A81122F" w:rsidR="00882244" w:rsidRPr="00420CB0" w:rsidRDefault="00875BEC" w:rsidP="00420CB0">
      <w:pPr>
        <w:pStyle w:val="Normlnodsazen"/>
        <w:rPr>
          <w:i/>
          <w:iCs/>
          <w:color w:val="4472C4" w:themeColor="accent1"/>
        </w:rPr>
      </w:pPr>
      <w:r w:rsidRPr="00420CB0">
        <w:rPr>
          <w:color w:val="4472C4" w:themeColor="accent1"/>
        </w:rPr>
        <w:t>Dodav</w:t>
      </w:r>
      <w:r w:rsidR="00516C67" w:rsidRPr="00420CB0">
        <w:rPr>
          <w:color w:val="4472C4" w:themeColor="accent1"/>
        </w:rPr>
        <w:t>a</w:t>
      </w:r>
      <w:r w:rsidRPr="00420CB0">
        <w:rPr>
          <w:color w:val="4472C4" w:themeColor="accent1"/>
        </w:rPr>
        <w:t>tel</w:t>
      </w:r>
      <w:r w:rsidR="004849E4" w:rsidRPr="00420CB0">
        <w:rPr>
          <w:color w:val="4472C4" w:themeColor="accent1"/>
        </w:rPr>
        <w:t xml:space="preserve"> popíše způsob zpracování výkazu výměr, jeho generování s využitím </w:t>
      </w:r>
      <w:proofErr w:type="spellStart"/>
      <w:r w:rsidR="004849E4" w:rsidRPr="00420CB0">
        <w:rPr>
          <w:color w:val="4472C4" w:themeColor="accent1"/>
        </w:rPr>
        <w:t>DiMS</w:t>
      </w:r>
      <w:proofErr w:type="spellEnd"/>
      <w:r w:rsidR="004849E4" w:rsidRPr="00420CB0">
        <w:rPr>
          <w:color w:val="4472C4" w:themeColor="accent1"/>
        </w:rPr>
        <w:t xml:space="preserve"> a ostatních částí IMS v případě, že informace nelze získávat z </w:t>
      </w:r>
      <w:proofErr w:type="spellStart"/>
      <w:r w:rsidR="004849E4" w:rsidRPr="00420CB0">
        <w:rPr>
          <w:color w:val="4472C4" w:themeColor="accent1"/>
        </w:rPr>
        <w:t>DiMS</w:t>
      </w:r>
      <w:proofErr w:type="spellEnd"/>
      <w:r w:rsidR="004849E4" w:rsidRPr="00420CB0">
        <w:rPr>
          <w:color w:val="4472C4" w:themeColor="accent1"/>
        </w:rPr>
        <w:t xml:space="preserve"> a rovněž způsob zpracování rozpočtu.</w:t>
      </w:r>
      <w:r w:rsidR="00420CB0">
        <w:rPr>
          <w:color w:val="4472C4" w:themeColor="accent1"/>
        </w:rPr>
        <w:t xml:space="preserve"> (Vztahuje se k </w:t>
      </w:r>
      <w:proofErr w:type="spellStart"/>
      <w:r w:rsidR="00420CB0">
        <w:rPr>
          <w:color w:val="4472C4" w:themeColor="accent1"/>
        </w:rPr>
        <w:t>Pre-Contract</w:t>
      </w:r>
      <w:proofErr w:type="spellEnd"/>
      <w:r w:rsidR="00420CB0">
        <w:rPr>
          <w:color w:val="4472C4" w:themeColor="accent1"/>
        </w:rPr>
        <w:t xml:space="preserve"> BEP, bude upřesněno v Post-</w:t>
      </w:r>
      <w:proofErr w:type="spellStart"/>
      <w:r w:rsidR="00420CB0">
        <w:rPr>
          <w:color w:val="4472C4" w:themeColor="accent1"/>
        </w:rPr>
        <w:t>Contract</w:t>
      </w:r>
      <w:proofErr w:type="spellEnd"/>
      <w:r w:rsidR="00420CB0">
        <w:rPr>
          <w:color w:val="4472C4" w:themeColor="accent1"/>
        </w:rPr>
        <w:t xml:space="preserve"> BEP.)</w:t>
      </w:r>
    </w:p>
    <w:p w14:paraId="7190CD4D" w14:textId="77777777" w:rsidR="00AE4C2B" w:rsidRPr="0073147B" w:rsidRDefault="00AE4C2B" w:rsidP="00AE4C2B">
      <w:pPr>
        <w:pStyle w:val="Nadpis2"/>
        <w:rPr>
          <w:lang w:val="cs-CZ"/>
        </w:rPr>
      </w:pPr>
      <w:bookmarkStart w:id="155" w:name="_Toc160796568"/>
      <w:r w:rsidRPr="0073147B">
        <w:rPr>
          <w:lang w:val="cs-CZ"/>
        </w:rPr>
        <w:lastRenderedPageBreak/>
        <w:t>Prostorová koordinace</w:t>
      </w:r>
      <w:bookmarkEnd w:id="155"/>
    </w:p>
    <w:p w14:paraId="5B20E80D" w14:textId="7C0B2868" w:rsidR="00AE4C2B" w:rsidRPr="00420CB0" w:rsidRDefault="00875BEC" w:rsidP="00AE4C2B">
      <w:pPr>
        <w:pStyle w:val="Nadpis5"/>
        <w:numPr>
          <w:ilvl w:val="0"/>
          <w:numId w:val="0"/>
        </w:numPr>
        <w:ind w:left="907"/>
        <w:rPr>
          <w:color w:val="4472C4" w:themeColor="accent1"/>
        </w:rPr>
      </w:pPr>
      <w:r w:rsidRPr="00420CB0">
        <w:rPr>
          <w:color w:val="4472C4" w:themeColor="accent1"/>
        </w:rPr>
        <w:t>Dodav</w:t>
      </w:r>
      <w:r w:rsidR="00516C67" w:rsidRPr="00420CB0">
        <w:rPr>
          <w:color w:val="4472C4" w:themeColor="accent1"/>
        </w:rPr>
        <w:t>a</w:t>
      </w:r>
      <w:r w:rsidRPr="00420CB0">
        <w:rPr>
          <w:color w:val="4472C4" w:themeColor="accent1"/>
        </w:rPr>
        <w:t>tel</w:t>
      </w:r>
      <w:r w:rsidR="00AE4C2B" w:rsidRPr="00420CB0">
        <w:rPr>
          <w:color w:val="4472C4" w:themeColor="accent1"/>
        </w:rPr>
        <w:t xml:space="preserve"> projektové dokumentace podrobně a výstižně popíše principy prostorové koordinace, zejména:</w:t>
      </w:r>
    </w:p>
    <w:p w14:paraId="187315EA" w14:textId="77777777" w:rsidR="00AE4C2B" w:rsidRPr="00420CB0" w:rsidRDefault="00AE4C2B" w:rsidP="00AE4C2B">
      <w:pPr>
        <w:pStyle w:val="Bullet"/>
        <w:rPr>
          <w:color w:val="4472C4" w:themeColor="accent1"/>
        </w:rPr>
      </w:pPr>
      <w:r w:rsidRPr="00420CB0">
        <w:rPr>
          <w:color w:val="4472C4" w:themeColor="accent1"/>
        </w:rPr>
        <w:t>charakteristika kolizí a přípustné kolize,</w:t>
      </w:r>
    </w:p>
    <w:p w14:paraId="121C67A9" w14:textId="77777777" w:rsidR="00AE4C2B" w:rsidRPr="00420CB0" w:rsidRDefault="00AE4C2B" w:rsidP="00AE4C2B">
      <w:pPr>
        <w:pStyle w:val="Bullet"/>
        <w:rPr>
          <w:color w:val="4472C4" w:themeColor="accent1"/>
        </w:rPr>
      </w:pPr>
      <w:r w:rsidRPr="00420CB0">
        <w:rPr>
          <w:color w:val="4472C4" w:themeColor="accent1"/>
        </w:rPr>
        <w:t xml:space="preserve">software využívaný pro prostorovou koordinaci a kontrolu </w:t>
      </w:r>
      <w:proofErr w:type="spellStart"/>
      <w:r w:rsidRPr="00420CB0">
        <w:rPr>
          <w:color w:val="4472C4" w:themeColor="accent1"/>
        </w:rPr>
        <w:t>DiMS</w:t>
      </w:r>
      <w:proofErr w:type="spellEnd"/>
      <w:r w:rsidRPr="00420CB0">
        <w:rPr>
          <w:color w:val="4472C4" w:themeColor="accent1"/>
        </w:rPr>
        <w:t>,</w:t>
      </w:r>
    </w:p>
    <w:p w14:paraId="66C173F7" w14:textId="77777777" w:rsidR="00AE4C2B" w:rsidRPr="00420CB0" w:rsidRDefault="00AE4C2B" w:rsidP="00AE4C2B">
      <w:pPr>
        <w:pStyle w:val="Bullet"/>
        <w:rPr>
          <w:color w:val="4472C4" w:themeColor="accent1"/>
        </w:rPr>
      </w:pPr>
      <w:r w:rsidRPr="00420CB0">
        <w:rPr>
          <w:color w:val="4472C4" w:themeColor="accent1"/>
        </w:rPr>
        <w:t>četnost a způsob provádění detekce kolizí,</w:t>
      </w:r>
    </w:p>
    <w:p w14:paraId="268AC610" w14:textId="77777777" w:rsidR="00AE4C2B" w:rsidRDefault="00AE4C2B" w:rsidP="00AE4C2B">
      <w:pPr>
        <w:pStyle w:val="Bullet"/>
        <w:rPr>
          <w:color w:val="4472C4" w:themeColor="accent1"/>
        </w:rPr>
      </w:pPr>
      <w:r w:rsidRPr="00420CB0">
        <w:rPr>
          <w:color w:val="4472C4" w:themeColor="accent1"/>
        </w:rPr>
        <w:t>popíše proces řešení kolizí.</w:t>
      </w:r>
    </w:p>
    <w:p w14:paraId="34DD2CE7" w14:textId="70CE404D" w:rsidR="00AE4C2B" w:rsidRPr="00F6578A" w:rsidRDefault="00420CB0" w:rsidP="00F6578A">
      <w:pPr>
        <w:pStyle w:val="Nadpis5"/>
        <w:numPr>
          <w:ilvl w:val="0"/>
          <w:numId w:val="0"/>
        </w:numPr>
        <w:ind w:left="907"/>
        <w:rPr>
          <w:color w:val="4472C4" w:themeColor="accent1"/>
        </w:rPr>
      </w:pPr>
      <w:r>
        <w:rPr>
          <w:color w:val="4472C4" w:themeColor="accent1"/>
        </w:rPr>
        <w:t>(Vztahuje se k </w:t>
      </w:r>
      <w:proofErr w:type="spellStart"/>
      <w:r>
        <w:rPr>
          <w:color w:val="4472C4" w:themeColor="accent1"/>
        </w:rPr>
        <w:t>Pre-Contract</w:t>
      </w:r>
      <w:proofErr w:type="spellEnd"/>
      <w:r>
        <w:rPr>
          <w:color w:val="4472C4" w:themeColor="accent1"/>
        </w:rPr>
        <w:t xml:space="preserve"> BEP, Post-</w:t>
      </w:r>
      <w:proofErr w:type="spellStart"/>
      <w:r>
        <w:rPr>
          <w:color w:val="4472C4" w:themeColor="accent1"/>
        </w:rPr>
        <w:t>Contract</w:t>
      </w:r>
      <w:proofErr w:type="spellEnd"/>
      <w:r>
        <w:rPr>
          <w:color w:val="4472C4" w:themeColor="accent1"/>
        </w:rPr>
        <w:t xml:space="preserve"> BEP.)</w:t>
      </w:r>
    </w:p>
    <w:p w14:paraId="241072A3" w14:textId="77777777" w:rsidR="00AE4C2B" w:rsidRPr="0073147B" w:rsidRDefault="00AE4C2B" w:rsidP="00AE4C2B">
      <w:pPr>
        <w:pStyle w:val="Nadpis2"/>
        <w:rPr>
          <w:lang w:val="cs-CZ"/>
        </w:rPr>
      </w:pPr>
      <w:bookmarkStart w:id="156" w:name="_Hlk133583862"/>
      <w:bookmarkStart w:id="157" w:name="_Toc160796569"/>
      <w:r w:rsidRPr="0073147B">
        <w:rPr>
          <w:lang w:val="cs-CZ"/>
        </w:rPr>
        <w:t>Provádění kontroly modelů</w:t>
      </w:r>
      <w:bookmarkEnd w:id="157"/>
    </w:p>
    <w:bookmarkEnd w:id="156"/>
    <w:p w14:paraId="4397A471" w14:textId="5B3A90B4" w:rsidR="002747F4" w:rsidRPr="00F6578A" w:rsidRDefault="00875BEC" w:rsidP="00F6578A">
      <w:pPr>
        <w:pStyle w:val="Normlnodsazen"/>
        <w:rPr>
          <w:color w:val="4472C4" w:themeColor="accent1"/>
        </w:rPr>
      </w:pPr>
      <w:r w:rsidRPr="00420CB0">
        <w:rPr>
          <w:color w:val="4472C4" w:themeColor="accent1"/>
        </w:rPr>
        <w:t>Dodav</w:t>
      </w:r>
      <w:r w:rsidR="00516C67" w:rsidRPr="00420CB0">
        <w:rPr>
          <w:color w:val="4472C4" w:themeColor="accent1"/>
        </w:rPr>
        <w:t>a</w:t>
      </w:r>
      <w:r w:rsidRPr="00420CB0">
        <w:rPr>
          <w:color w:val="4472C4" w:themeColor="accent1"/>
        </w:rPr>
        <w:t>tel</w:t>
      </w:r>
      <w:r w:rsidR="00AE4C2B" w:rsidRPr="00420CB0">
        <w:rPr>
          <w:color w:val="4472C4" w:themeColor="accent1"/>
        </w:rPr>
        <w:t xml:space="preserve"> popíše, jakým způsobem budou prováděny</w:t>
      </w:r>
      <w:r w:rsidR="00882244" w:rsidRPr="0073147B">
        <w:rPr>
          <w:color w:val="4472C4" w:themeColor="accent1"/>
        </w:rPr>
        <w:t xml:space="preserve"> průběžné</w:t>
      </w:r>
      <w:r w:rsidR="00AE4C2B" w:rsidRPr="00420CB0">
        <w:rPr>
          <w:color w:val="4472C4" w:themeColor="accent1"/>
        </w:rPr>
        <w:t xml:space="preserve"> kontroly IMS vč. </w:t>
      </w:r>
      <w:proofErr w:type="spellStart"/>
      <w:r w:rsidR="00AE4C2B" w:rsidRPr="00420CB0">
        <w:rPr>
          <w:color w:val="4472C4" w:themeColor="accent1"/>
        </w:rPr>
        <w:t>DiMS</w:t>
      </w:r>
      <w:proofErr w:type="spellEnd"/>
      <w:r w:rsidR="00AE4C2B" w:rsidRPr="00420CB0">
        <w:rPr>
          <w:color w:val="4472C4" w:themeColor="accent1"/>
        </w:rPr>
        <w:t xml:space="preserve"> </w:t>
      </w:r>
      <w:r w:rsidR="00882244" w:rsidRPr="0073147B">
        <w:rPr>
          <w:color w:val="4472C4" w:themeColor="accent1"/>
        </w:rPr>
        <w:t xml:space="preserve">a kontroly </w:t>
      </w:r>
      <w:r w:rsidR="00AE4C2B" w:rsidRPr="00420CB0">
        <w:rPr>
          <w:color w:val="4472C4" w:themeColor="accent1"/>
        </w:rPr>
        <w:t>před odevzdáním k milníkům projektu</w:t>
      </w:r>
      <w:r w:rsidR="00882244" w:rsidRPr="0073147B">
        <w:rPr>
          <w:color w:val="4472C4" w:themeColor="accent1"/>
        </w:rPr>
        <w:t>.</w:t>
      </w:r>
      <w:r w:rsidR="00420CB0">
        <w:rPr>
          <w:color w:val="4472C4" w:themeColor="accent1"/>
        </w:rPr>
        <w:t xml:space="preserve"> (Vztahuje se k </w:t>
      </w:r>
      <w:proofErr w:type="spellStart"/>
      <w:r w:rsidR="00420CB0">
        <w:rPr>
          <w:color w:val="4472C4" w:themeColor="accent1"/>
        </w:rPr>
        <w:t>Pre-Contract</w:t>
      </w:r>
      <w:proofErr w:type="spellEnd"/>
      <w:r w:rsidR="00420CB0">
        <w:rPr>
          <w:color w:val="4472C4" w:themeColor="accent1"/>
        </w:rPr>
        <w:t xml:space="preserve"> BEP, Post-</w:t>
      </w:r>
      <w:proofErr w:type="spellStart"/>
      <w:r w:rsidR="00420CB0">
        <w:rPr>
          <w:color w:val="4472C4" w:themeColor="accent1"/>
        </w:rPr>
        <w:t>Contract</w:t>
      </w:r>
      <w:proofErr w:type="spellEnd"/>
      <w:r w:rsidR="00420CB0">
        <w:rPr>
          <w:color w:val="4472C4" w:themeColor="accent1"/>
        </w:rPr>
        <w:t xml:space="preserve"> BEP.)</w:t>
      </w:r>
    </w:p>
    <w:p w14:paraId="0A2BBD3E" w14:textId="65D3B523" w:rsidR="004849E4" w:rsidRPr="0073147B" w:rsidRDefault="004849E4" w:rsidP="004849E4">
      <w:pPr>
        <w:pStyle w:val="Nadpis2"/>
        <w:rPr>
          <w:lang w:val="cs-CZ"/>
        </w:rPr>
      </w:pPr>
      <w:bookmarkStart w:id="158" w:name="_Hlk133583923"/>
      <w:bookmarkStart w:id="159" w:name="_Toc160796570"/>
      <w:r w:rsidRPr="0073147B">
        <w:rPr>
          <w:lang w:val="cs-CZ"/>
        </w:rPr>
        <w:t xml:space="preserve">Konvence pojmenování </w:t>
      </w:r>
      <w:proofErr w:type="spellStart"/>
      <w:r w:rsidRPr="0073147B">
        <w:rPr>
          <w:lang w:val="cs-CZ"/>
        </w:rPr>
        <w:t>DiMS</w:t>
      </w:r>
      <w:proofErr w:type="spellEnd"/>
      <w:r w:rsidRPr="0073147B">
        <w:rPr>
          <w:lang w:val="cs-CZ"/>
        </w:rPr>
        <w:t xml:space="preserve"> a příloh projektové dokumentace</w:t>
      </w:r>
      <w:bookmarkEnd w:id="159"/>
    </w:p>
    <w:bookmarkEnd w:id="158"/>
    <w:p w14:paraId="5823F917" w14:textId="47F5F549" w:rsidR="00A1048A" w:rsidRDefault="0005793A" w:rsidP="00A1048A">
      <w:pPr>
        <w:pStyle w:val="Normlnodsazen"/>
        <w:rPr>
          <w:color w:val="4472C4" w:themeColor="accent1"/>
        </w:rPr>
      </w:pPr>
      <w:r w:rsidRPr="0073147B">
        <w:rPr>
          <w:color w:val="4472C4" w:themeColor="accent1"/>
        </w:rPr>
        <w:t xml:space="preserve">Dodavatel popíše konvenci pojmenování </w:t>
      </w:r>
      <w:proofErr w:type="spellStart"/>
      <w:r w:rsidRPr="0073147B">
        <w:rPr>
          <w:color w:val="4472C4" w:themeColor="accent1"/>
        </w:rPr>
        <w:t>DiMS</w:t>
      </w:r>
      <w:proofErr w:type="spellEnd"/>
      <w:r w:rsidRPr="0073147B">
        <w:rPr>
          <w:color w:val="4472C4" w:themeColor="accent1"/>
        </w:rPr>
        <w:t xml:space="preserve"> a příloh projektové dokumentace.</w:t>
      </w:r>
      <w:r w:rsidR="00420CB0">
        <w:rPr>
          <w:color w:val="4472C4" w:themeColor="accent1"/>
        </w:rPr>
        <w:t xml:space="preserve"> (Vztahuje se k </w:t>
      </w:r>
      <w:proofErr w:type="spellStart"/>
      <w:r w:rsidR="00420CB0">
        <w:rPr>
          <w:color w:val="4472C4" w:themeColor="accent1"/>
        </w:rPr>
        <w:t>Pre-Contract</w:t>
      </w:r>
      <w:proofErr w:type="spellEnd"/>
      <w:r w:rsidR="00420CB0">
        <w:rPr>
          <w:color w:val="4472C4" w:themeColor="accent1"/>
        </w:rPr>
        <w:t xml:space="preserve"> BEP, Post-</w:t>
      </w:r>
      <w:proofErr w:type="spellStart"/>
      <w:r w:rsidR="00420CB0">
        <w:rPr>
          <w:color w:val="4472C4" w:themeColor="accent1"/>
        </w:rPr>
        <w:t>Contract</w:t>
      </w:r>
      <w:proofErr w:type="spellEnd"/>
      <w:r w:rsidR="00420CB0">
        <w:rPr>
          <w:color w:val="4472C4" w:themeColor="accent1"/>
        </w:rPr>
        <w:t xml:space="preserve"> BEP.)</w:t>
      </w:r>
      <w:bookmarkEnd w:id="18"/>
    </w:p>
    <w:p w14:paraId="4F8DF6D9" w14:textId="77777777" w:rsidR="00A1048A" w:rsidRDefault="00A1048A" w:rsidP="00A1048A">
      <w:pPr>
        <w:pStyle w:val="Normlnodsazen"/>
        <w:rPr>
          <w:color w:val="4472C4" w:themeColor="accent1"/>
        </w:rPr>
      </w:pPr>
    </w:p>
    <w:p w14:paraId="07255317" w14:textId="574AE88A" w:rsidR="00A1048A" w:rsidRDefault="00A1048A" w:rsidP="00A1048A">
      <w:pPr>
        <w:pStyle w:val="Nadpis1"/>
      </w:pPr>
      <w:bookmarkStart w:id="160" w:name="_Toc160796571"/>
      <w:proofErr w:type="spellStart"/>
      <w:r>
        <w:t>Přílohy</w:t>
      </w:r>
      <w:proofErr w:type="spellEnd"/>
      <w:r>
        <w:t xml:space="preserve"> BEP</w:t>
      </w:r>
      <w:bookmarkEnd w:id="160"/>
    </w:p>
    <w:p w14:paraId="535CB572" w14:textId="359EEFBF" w:rsidR="00A1048A" w:rsidRPr="00A1048A" w:rsidRDefault="00A1048A" w:rsidP="00A1048A">
      <w:pPr>
        <w:pStyle w:val="Normlnodsazen"/>
      </w:pPr>
      <w:r>
        <w:t xml:space="preserve">Příloha č. 1 </w:t>
      </w:r>
      <w:r>
        <w:tab/>
        <w:t>MIDP (součástí pouze Post-</w:t>
      </w:r>
      <w:proofErr w:type="spellStart"/>
      <w:r>
        <w:t>Contract</w:t>
      </w:r>
      <w:proofErr w:type="spellEnd"/>
      <w:r>
        <w:t xml:space="preserve"> BEP)</w:t>
      </w:r>
    </w:p>
    <w:sectPr w:rsidR="00A1048A" w:rsidRPr="00A1048A" w:rsidSect="00B2217C">
      <w:headerReference w:type="default" r:id="rId13"/>
      <w:footerReference w:type="default" r:id="rId14"/>
      <w:footerReference w:type="first" r:id="rId15"/>
      <w:pgSz w:w="11906" w:h="16838"/>
      <w:pgMar w:top="2637" w:right="680" w:bottom="907" w:left="709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6EECA9" w14:textId="77777777" w:rsidR="00B2217C" w:rsidRDefault="00B2217C" w:rsidP="00AC7AAF">
      <w:r>
        <w:separator/>
      </w:r>
    </w:p>
  </w:endnote>
  <w:endnote w:type="continuationSeparator" w:id="0">
    <w:p w14:paraId="6A4BFDAE" w14:textId="77777777" w:rsidR="00B2217C" w:rsidRDefault="00B2217C" w:rsidP="00AC7AAF">
      <w:r>
        <w:continuationSeparator/>
      </w:r>
    </w:p>
  </w:endnote>
  <w:endnote w:type="continuationNotice" w:id="1">
    <w:p w14:paraId="1429677F" w14:textId="77777777" w:rsidR="00B2217C" w:rsidRDefault="00B2217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ktiv Grotesk Light">
    <w:altName w:val="Calibri"/>
    <w:charset w:val="EE"/>
    <w:family w:val="swiss"/>
    <w:pitch w:val="variable"/>
    <w:sig w:usb0="A00000AF" w:usb1="5000205B" w:usb2="00000000" w:usb3="00000000" w:csb0="00000093" w:csb1="00000000"/>
  </w:font>
  <w:font w:name="Inter">
    <w:panose1 w:val="020B0502030000000004"/>
    <w:charset w:val="EE"/>
    <w:family w:val="swiss"/>
    <w:pitch w:val="variable"/>
    <w:sig w:usb0="E00002FF" w:usb1="1200A1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647">
    <w:altName w:val="Times New Roman"/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72E00" w14:textId="2FB5DF9B" w:rsidR="008B236F" w:rsidRPr="009D5E4E" w:rsidRDefault="008B236F" w:rsidP="009D5E4E">
    <w:pPr>
      <w:pStyle w:val="Zpat"/>
      <w:rPr>
        <w:rStyle w:val="slostrnky"/>
      </w:rPr>
    </w:pPr>
    <w:r w:rsidRPr="009D5E4E">
      <w:rPr>
        <w:rStyle w:val="slostrnky"/>
      </w:rPr>
      <w:fldChar w:fldCharType="begin"/>
    </w:r>
    <w:r w:rsidRPr="009D5E4E">
      <w:rPr>
        <w:rStyle w:val="slostrnky"/>
      </w:rPr>
      <w:instrText xml:space="preserve"> PAGE </w:instrText>
    </w:r>
    <w:r w:rsidRPr="009D5E4E">
      <w:rPr>
        <w:rStyle w:val="slostrnky"/>
      </w:rPr>
      <w:fldChar w:fldCharType="separate"/>
    </w:r>
    <w:r w:rsidR="00BA2454">
      <w:rPr>
        <w:rStyle w:val="slostrnky"/>
        <w:noProof/>
      </w:rPr>
      <w:t>11</w:t>
    </w:r>
    <w:r w:rsidRPr="009D5E4E"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90C0D8" w14:textId="4CBFBD78" w:rsidR="008B236F" w:rsidRDefault="008B236F">
    <w:pPr>
      <w:pStyle w:val="Zpat"/>
    </w:pPr>
    <w:r>
      <w:rPr>
        <w:b/>
        <w:noProof/>
        <w:lang w:val="cs-CZ" w:eastAsia="cs-CZ"/>
      </w:rPr>
      <w:drawing>
        <wp:anchor distT="0" distB="0" distL="114300" distR="114300" simplePos="0" relativeHeight="251658248" behindDoc="0" locked="0" layoutInCell="1" allowOverlap="1" wp14:anchorId="43AFB132" wp14:editId="675371CB">
          <wp:simplePos x="0" y="0"/>
          <wp:positionH relativeFrom="column">
            <wp:posOffset>5650204</wp:posOffset>
          </wp:positionH>
          <wp:positionV relativeFrom="paragraph">
            <wp:posOffset>-903605</wp:posOffset>
          </wp:positionV>
          <wp:extent cx="1044000" cy="1044000"/>
          <wp:effectExtent l="0" t="0" r="0" b="0"/>
          <wp:wrapNone/>
          <wp:docPr id="3" name="Obrázek 3" descr="Obsah obrázku text, klipar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3" descr="Obsah obrázku text, klipart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4000" cy="104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174FE2" w14:textId="77777777" w:rsidR="00B2217C" w:rsidRDefault="00B2217C" w:rsidP="00AC7AAF">
      <w:r>
        <w:separator/>
      </w:r>
    </w:p>
  </w:footnote>
  <w:footnote w:type="continuationSeparator" w:id="0">
    <w:p w14:paraId="3A72428E" w14:textId="77777777" w:rsidR="00B2217C" w:rsidRDefault="00B2217C" w:rsidP="00AC7AAF">
      <w:r>
        <w:continuationSeparator/>
      </w:r>
    </w:p>
  </w:footnote>
  <w:footnote w:type="continuationNotice" w:id="1">
    <w:p w14:paraId="004C9F24" w14:textId="77777777" w:rsidR="00B2217C" w:rsidRDefault="00B2217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6BB5D" w14:textId="00D8381D" w:rsidR="008B236F" w:rsidRPr="00F85C7C" w:rsidRDefault="00F226C3" w:rsidP="00227540">
    <w:pPr>
      <w:pStyle w:val="Zhlav"/>
      <w:tabs>
        <w:tab w:val="clear" w:pos="2694"/>
        <w:tab w:val="left" w:pos="2282"/>
        <w:tab w:val="left" w:pos="5068"/>
      </w:tabs>
      <w:spacing w:before="40"/>
      <w:rPr>
        <w:sz w:val="16"/>
        <w:szCs w:val="16"/>
        <w:lang w:val="cs-CZ"/>
      </w:rPr>
    </w:pPr>
    <w:r>
      <w:rPr>
        <w:noProof/>
      </w:rPr>
      <w:drawing>
        <wp:inline distT="0" distB="0" distL="0" distR="0" wp14:anchorId="01ED65E3" wp14:editId="0B6A7589">
          <wp:extent cx="2238375" cy="895350"/>
          <wp:effectExtent l="0" t="0" r="0" b="0"/>
          <wp:docPr id="568804388" name="Obrázek 1" descr="Obsah obrázku Barevnost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8804388" name="Obrázek 1" descr="Obsah obrázku Barevnost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38953" cy="8955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669F0"/>
    <w:multiLevelType w:val="hybridMultilevel"/>
    <w:tmpl w:val="EECEF3C4"/>
    <w:lvl w:ilvl="0" w:tplc="6C5C5C82">
      <w:numFmt w:val="bullet"/>
      <w:lvlText w:val="•"/>
      <w:lvlJc w:val="left"/>
      <w:pPr>
        <w:ind w:left="924" w:hanging="564"/>
      </w:pPr>
      <w:rPr>
        <w:rFonts w:ascii="Arial" w:eastAsia="Times New Roman" w:hAnsi="Arial" w:cs="Arial" w:hint="default"/>
      </w:rPr>
    </w:lvl>
    <w:lvl w:ilvl="1" w:tplc="77626528">
      <w:start w:val="1"/>
      <w:numFmt w:val="bullet"/>
      <w:lvlText w:val="­"/>
      <w:lvlJc w:val="left"/>
      <w:pPr>
        <w:ind w:left="1788" w:hanging="708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E0FBD"/>
    <w:multiLevelType w:val="hybridMultilevel"/>
    <w:tmpl w:val="E6701A16"/>
    <w:name w:val="MFS Nubering222322223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DE09A4"/>
    <w:multiLevelType w:val="hybridMultilevel"/>
    <w:tmpl w:val="06E865B8"/>
    <w:name w:val="MFS Nubering2223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322108"/>
    <w:multiLevelType w:val="hybridMultilevel"/>
    <w:tmpl w:val="F2345944"/>
    <w:name w:val="MFS Nubering222322223222222222222222222222222222222222222222222222222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5BF1935"/>
    <w:multiLevelType w:val="hybridMultilevel"/>
    <w:tmpl w:val="84088D8A"/>
    <w:name w:val="MFS Nubering2223222232222222222222222222222222222222222222222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5E37357"/>
    <w:multiLevelType w:val="hybridMultilevel"/>
    <w:tmpl w:val="353A483E"/>
    <w:name w:val="MFS Nubering222322223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6BC7ACD"/>
    <w:multiLevelType w:val="hybridMultilevel"/>
    <w:tmpl w:val="C7D83E62"/>
    <w:name w:val="MFS Nubering222322223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7185CC4"/>
    <w:multiLevelType w:val="hybridMultilevel"/>
    <w:tmpl w:val="47669186"/>
    <w:name w:val="MFS Nubering2223222232222222222222222222"/>
    <w:lvl w:ilvl="0" w:tplc="6F241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78C3CDA"/>
    <w:multiLevelType w:val="hybridMultilevel"/>
    <w:tmpl w:val="687242E8"/>
    <w:name w:val="MFS Nubering222322223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962585"/>
    <w:multiLevelType w:val="hybridMultilevel"/>
    <w:tmpl w:val="6450ABA6"/>
    <w:lvl w:ilvl="0" w:tplc="D182F994">
      <w:start w:val="3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14" w:hanging="360"/>
      </w:pPr>
    </w:lvl>
    <w:lvl w:ilvl="2" w:tplc="0405001B" w:tentative="1">
      <w:start w:val="1"/>
      <w:numFmt w:val="lowerRoman"/>
      <w:lvlText w:val="%3."/>
      <w:lvlJc w:val="right"/>
      <w:pPr>
        <w:ind w:left="1834" w:hanging="180"/>
      </w:pPr>
    </w:lvl>
    <w:lvl w:ilvl="3" w:tplc="0405000F" w:tentative="1">
      <w:start w:val="1"/>
      <w:numFmt w:val="decimal"/>
      <w:lvlText w:val="%4."/>
      <w:lvlJc w:val="left"/>
      <w:pPr>
        <w:ind w:left="2554" w:hanging="360"/>
      </w:pPr>
    </w:lvl>
    <w:lvl w:ilvl="4" w:tplc="04050019" w:tentative="1">
      <w:start w:val="1"/>
      <w:numFmt w:val="lowerLetter"/>
      <w:lvlText w:val="%5."/>
      <w:lvlJc w:val="left"/>
      <w:pPr>
        <w:ind w:left="3274" w:hanging="360"/>
      </w:pPr>
    </w:lvl>
    <w:lvl w:ilvl="5" w:tplc="0405001B" w:tentative="1">
      <w:start w:val="1"/>
      <w:numFmt w:val="lowerRoman"/>
      <w:lvlText w:val="%6."/>
      <w:lvlJc w:val="right"/>
      <w:pPr>
        <w:ind w:left="3994" w:hanging="180"/>
      </w:pPr>
    </w:lvl>
    <w:lvl w:ilvl="6" w:tplc="0405000F" w:tentative="1">
      <w:start w:val="1"/>
      <w:numFmt w:val="decimal"/>
      <w:lvlText w:val="%7."/>
      <w:lvlJc w:val="left"/>
      <w:pPr>
        <w:ind w:left="4714" w:hanging="360"/>
      </w:pPr>
    </w:lvl>
    <w:lvl w:ilvl="7" w:tplc="04050019" w:tentative="1">
      <w:start w:val="1"/>
      <w:numFmt w:val="lowerLetter"/>
      <w:lvlText w:val="%8."/>
      <w:lvlJc w:val="left"/>
      <w:pPr>
        <w:ind w:left="5434" w:hanging="360"/>
      </w:pPr>
    </w:lvl>
    <w:lvl w:ilvl="8" w:tplc="0405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0" w15:restartNumberingAfterBreak="0">
    <w:nsid w:val="099247FA"/>
    <w:multiLevelType w:val="hybridMultilevel"/>
    <w:tmpl w:val="1E388DB4"/>
    <w:name w:val="MFS Nubering2223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9E95803"/>
    <w:multiLevelType w:val="hybridMultilevel"/>
    <w:tmpl w:val="736C65D6"/>
    <w:name w:val="MFS Nubering222322223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B904321"/>
    <w:multiLevelType w:val="hybridMultilevel"/>
    <w:tmpl w:val="FDAE803E"/>
    <w:name w:val="MFS Nubering2223222232222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BD6496"/>
    <w:multiLevelType w:val="hybridMultilevel"/>
    <w:tmpl w:val="4B30D1C0"/>
    <w:name w:val="MFS Nubering22232222322222222222222222222222222222222222222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0D023F1E"/>
    <w:multiLevelType w:val="hybridMultilevel"/>
    <w:tmpl w:val="3386E14A"/>
    <w:lvl w:ilvl="0" w:tplc="3402A988">
      <w:start w:val="1"/>
      <w:numFmt w:val="lowerRoman"/>
      <w:lvlText w:val="(%1)"/>
      <w:lvlJc w:val="left"/>
      <w:pPr>
        <w:ind w:left="1627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87" w:hanging="360"/>
      </w:pPr>
    </w:lvl>
    <w:lvl w:ilvl="2" w:tplc="0405001B" w:tentative="1">
      <w:start w:val="1"/>
      <w:numFmt w:val="lowerRoman"/>
      <w:lvlText w:val="%3."/>
      <w:lvlJc w:val="right"/>
      <w:pPr>
        <w:ind w:left="2707" w:hanging="180"/>
      </w:pPr>
    </w:lvl>
    <w:lvl w:ilvl="3" w:tplc="0405000F" w:tentative="1">
      <w:start w:val="1"/>
      <w:numFmt w:val="decimal"/>
      <w:lvlText w:val="%4."/>
      <w:lvlJc w:val="left"/>
      <w:pPr>
        <w:ind w:left="3427" w:hanging="360"/>
      </w:pPr>
    </w:lvl>
    <w:lvl w:ilvl="4" w:tplc="04050019" w:tentative="1">
      <w:start w:val="1"/>
      <w:numFmt w:val="lowerLetter"/>
      <w:lvlText w:val="%5."/>
      <w:lvlJc w:val="left"/>
      <w:pPr>
        <w:ind w:left="4147" w:hanging="360"/>
      </w:pPr>
    </w:lvl>
    <w:lvl w:ilvl="5" w:tplc="0405001B" w:tentative="1">
      <w:start w:val="1"/>
      <w:numFmt w:val="lowerRoman"/>
      <w:lvlText w:val="%6."/>
      <w:lvlJc w:val="right"/>
      <w:pPr>
        <w:ind w:left="4867" w:hanging="180"/>
      </w:pPr>
    </w:lvl>
    <w:lvl w:ilvl="6" w:tplc="0405000F" w:tentative="1">
      <w:start w:val="1"/>
      <w:numFmt w:val="decimal"/>
      <w:lvlText w:val="%7."/>
      <w:lvlJc w:val="left"/>
      <w:pPr>
        <w:ind w:left="5587" w:hanging="360"/>
      </w:pPr>
    </w:lvl>
    <w:lvl w:ilvl="7" w:tplc="04050019" w:tentative="1">
      <w:start w:val="1"/>
      <w:numFmt w:val="lowerLetter"/>
      <w:lvlText w:val="%8."/>
      <w:lvlJc w:val="left"/>
      <w:pPr>
        <w:ind w:left="6307" w:hanging="360"/>
      </w:pPr>
    </w:lvl>
    <w:lvl w:ilvl="8" w:tplc="0405001B" w:tentative="1">
      <w:start w:val="1"/>
      <w:numFmt w:val="lowerRoman"/>
      <w:lvlText w:val="%9."/>
      <w:lvlJc w:val="right"/>
      <w:pPr>
        <w:ind w:left="7027" w:hanging="180"/>
      </w:pPr>
    </w:lvl>
  </w:abstractNum>
  <w:abstractNum w:abstractNumId="15" w15:restartNumberingAfterBreak="0">
    <w:nsid w:val="0DDB2C56"/>
    <w:multiLevelType w:val="hybridMultilevel"/>
    <w:tmpl w:val="3FC495A8"/>
    <w:name w:val="MFS Nubering222322223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FA90172"/>
    <w:multiLevelType w:val="hybridMultilevel"/>
    <w:tmpl w:val="1CE4CD5E"/>
    <w:name w:val="MFS Nubering2223222232222222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0FE860A8"/>
    <w:multiLevelType w:val="hybridMultilevel"/>
    <w:tmpl w:val="B074EF90"/>
    <w:name w:val="MFS Nubering2223222232222222222222222222222222222222222222222222222222222222222222222222222222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10286ECE"/>
    <w:multiLevelType w:val="hybridMultilevel"/>
    <w:tmpl w:val="273A402E"/>
    <w:name w:val="MFS Nubering222322223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10FD72B0"/>
    <w:multiLevelType w:val="hybridMultilevel"/>
    <w:tmpl w:val="11402EEA"/>
    <w:name w:val="MFS Nubering222322223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11163205"/>
    <w:multiLevelType w:val="hybridMultilevel"/>
    <w:tmpl w:val="38EC3992"/>
    <w:name w:val="MFS Nubering222322223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1DE1468"/>
    <w:multiLevelType w:val="hybridMultilevel"/>
    <w:tmpl w:val="29BC66AE"/>
    <w:name w:val="MFS Nubering22232222322222222222222222"/>
    <w:lvl w:ilvl="0" w:tplc="6F241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25B4EFD"/>
    <w:multiLevelType w:val="hybridMultilevel"/>
    <w:tmpl w:val="122ED956"/>
    <w:name w:val="MFS Nubering222322223222222222222222222222222222222222222222222222222222222222222222222222222222222222"/>
    <w:lvl w:ilvl="0" w:tplc="6F241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2916978"/>
    <w:multiLevelType w:val="hybridMultilevel"/>
    <w:tmpl w:val="BFA0D4AE"/>
    <w:name w:val="MFS Nubering222322223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2921989"/>
    <w:multiLevelType w:val="hybridMultilevel"/>
    <w:tmpl w:val="C172A4A0"/>
    <w:name w:val="MFS Nubering222322223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1383422D"/>
    <w:multiLevelType w:val="hybridMultilevel"/>
    <w:tmpl w:val="E9D65FDE"/>
    <w:name w:val="MFS Nubering222322223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144C5DD5"/>
    <w:multiLevelType w:val="hybridMultilevel"/>
    <w:tmpl w:val="B944D6A8"/>
    <w:lvl w:ilvl="0" w:tplc="65EED988">
      <w:start w:val="1"/>
      <w:numFmt w:val="decimalZero"/>
      <w:lvlText w:val="%1."/>
      <w:lvlJc w:val="left"/>
      <w:pPr>
        <w:ind w:left="3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14" w:hanging="360"/>
      </w:pPr>
    </w:lvl>
    <w:lvl w:ilvl="2" w:tplc="0405001B" w:tentative="1">
      <w:start w:val="1"/>
      <w:numFmt w:val="lowerRoman"/>
      <w:lvlText w:val="%3."/>
      <w:lvlJc w:val="right"/>
      <w:pPr>
        <w:ind w:left="1834" w:hanging="180"/>
      </w:pPr>
    </w:lvl>
    <w:lvl w:ilvl="3" w:tplc="0405000F" w:tentative="1">
      <w:start w:val="1"/>
      <w:numFmt w:val="decimal"/>
      <w:lvlText w:val="%4."/>
      <w:lvlJc w:val="left"/>
      <w:pPr>
        <w:ind w:left="2554" w:hanging="360"/>
      </w:pPr>
    </w:lvl>
    <w:lvl w:ilvl="4" w:tplc="04050019" w:tentative="1">
      <w:start w:val="1"/>
      <w:numFmt w:val="lowerLetter"/>
      <w:lvlText w:val="%5."/>
      <w:lvlJc w:val="left"/>
      <w:pPr>
        <w:ind w:left="3274" w:hanging="360"/>
      </w:pPr>
    </w:lvl>
    <w:lvl w:ilvl="5" w:tplc="0405001B" w:tentative="1">
      <w:start w:val="1"/>
      <w:numFmt w:val="lowerRoman"/>
      <w:lvlText w:val="%6."/>
      <w:lvlJc w:val="right"/>
      <w:pPr>
        <w:ind w:left="3994" w:hanging="180"/>
      </w:pPr>
    </w:lvl>
    <w:lvl w:ilvl="6" w:tplc="0405000F" w:tentative="1">
      <w:start w:val="1"/>
      <w:numFmt w:val="decimal"/>
      <w:lvlText w:val="%7."/>
      <w:lvlJc w:val="left"/>
      <w:pPr>
        <w:ind w:left="4714" w:hanging="360"/>
      </w:pPr>
    </w:lvl>
    <w:lvl w:ilvl="7" w:tplc="04050019" w:tentative="1">
      <w:start w:val="1"/>
      <w:numFmt w:val="lowerLetter"/>
      <w:lvlText w:val="%8."/>
      <w:lvlJc w:val="left"/>
      <w:pPr>
        <w:ind w:left="5434" w:hanging="360"/>
      </w:pPr>
    </w:lvl>
    <w:lvl w:ilvl="8" w:tplc="0405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7" w15:restartNumberingAfterBreak="0">
    <w:nsid w:val="150A5BA2"/>
    <w:multiLevelType w:val="hybridMultilevel"/>
    <w:tmpl w:val="61EC2C22"/>
    <w:name w:val="MFS Nubering222322223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74D0744"/>
    <w:multiLevelType w:val="hybridMultilevel"/>
    <w:tmpl w:val="CD56D780"/>
    <w:name w:val="MFS Nubering222322223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193B2A54"/>
    <w:multiLevelType w:val="hybridMultilevel"/>
    <w:tmpl w:val="B30086F6"/>
    <w:name w:val="MFS Nubering222"/>
    <w:lvl w:ilvl="0" w:tplc="FB9E9870">
      <w:start w:val="1"/>
      <w:numFmt w:val="bullet"/>
      <w:lvlText w:val=""/>
      <w:lvlJc w:val="left"/>
      <w:pPr>
        <w:ind w:left="720" w:hanging="72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D5279AD"/>
    <w:multiLevelType w:val="hybridMultilevel"/>
    <w:tmpl w:val="6646EA52"/>
    <w:lvl w:ilvl="0" w:tplc="0405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31" w15:restartNumberingAfterBreak="0">
    <w:nsid w:val="1DD23828"/>
    <w:multiLevelType w:val="hybridMultilevel"/>
    <w:tmpl w:val="2916C008"/>
    <w:lvl w:ilvl="0" w:tplc="38743720">
      <w:start w:val="4"/>
      <w:numFmt w:val="bullet"/>
      <w:lvlText w:val="-"/>
      <w:lvlJc w:val="left"/>
      <w:pPr>
        <w:ind w:left="408" w:hanging="360"/>
      </w:pPr>
      <w:rPr>
        <w:rFonts w:ascii="Aktiv Grotesk Light" w:eastAsia="Times New Roman" w:hAnsi="Aktiv Grotesk Light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2" w15:restartNumberingAfterBreak="0">
    <w:nsid w:val="1DE22A31"/>
    <w:multiLevelType w:val="hybridMultilevel"/>
    <w:tmpl w:val="A2042266"/>
    <w:lvl w:ilvl="0" w:tplc="0405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33" w15:restartNumberingAfterBreak="0">
    <w:nsid w:val="211D0D97"/>
    <w:multiLevelType w:val="hybridMultilevel"/>
    <w:tmpl w:val="645A2E5C"/>
    <w:name w:val="MFS Nubering2223222232222222222222222222222222222222222222222222222222222222222222222222222222"/>
    <w:lvl w:ilvl="0" w:tplc="00A06F5C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22850DF6"/>
    <w:multiLevelType w:val="hybridMultilevel"/>
    <w:tmpl w:val="A63CB908"/>
    <w:name w:val="MFS Nubering222322223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2A9739C"/>
    <w:multiLevelType w:val="hybridMultilevel"/>
    <w:tmpl w:val="04D6E21C"/>
    <w:name w:val="MFS Nubering222322223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23193889"/>
    <w:multiLevelType w:val="hybridMultilevel"/>
    <w:tmpl w:val="2116CD64"/>
    <w:lvl w:ilvl="0" w:tplc="0405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37" w15:restartNumberingAfterBreak="0">
    <w:nsid w:val="239E0D70"/>
    <w:multiLevelType w:val="hybridMultilevel"/>
    <w:tmpl w:val="6F5CB160"/>
    <w:name w:val="MFS Nubering22232222322222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24032E2E"/>
    <w:multiLevelType w:val="hybridMultilevel"/>
    <w:tmpl w:val="C0D08F1A"/>
    <w:name w:val="MFS Nubering222322223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246F7218"/>
    <w:multiLevelType w:val="hybridMultilevel"/>
    <w:tmpl w:val="4B10F1BE"/>
    <w:name w:val="MFS Nubering222322223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24870A79"/>
    <w:multiLevelType w:val="hybridMultilevel"/>
    <w:tmpl w:val="C21E9A3A"/>
    <w:lvl w:ilvl="0" w:tplc="C74085A6">
      <w:start w:val="5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1" w15:restartNumberingAfterBreak="0">
    <w:nsid w:val="24AB7054"/>
    <w:multiLevelType w:val="hybridMultilevel"/>
    <w:tmpl w:val="2DE2C0AE"/>
    <w:name w:val="MFS Nubering22232222322222222222222222222222222222222222222222222222222222222222222222222222222222222222"/>
    <w:lvl w:ilvl="0" w:tplc="6F241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273735BE"/>
    <w:multiLevelType w:val="hybridMultilevel"/>
    <w:tmpl w:val="FEDAAC8E"/>
    <w:name w:val="MFS Nubering22232222"/>
    <w:lvl w:ilvl="0" w:tplc="2D9E5AA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7BE6A1A"/>
    <w:multiLevelType w:val="hybridMultilevel"/>
    <w:tmpl w:val="5E6E08F8"/>
    <w:name w:val="MFS Nubering222322223222222222222222222222222222222222222222222222222222222222222222222222222222222222222"/>
    <w:lvl w:ilvl="0" w:tplc="04090011">
      <w:start w:val="1"/>
      <w:numFmt w:val="decimal"/>
      <w:lvlText w:val="%1)"/>
      <w:lvlJc w:val="left"/>
      <w:pPr>
        <w:ind w:left="108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4" w15:restartNumberingAfterBreak="0">
    <w:nsid w:val="29C22B41"/>
    <w:multiLevelType w:val="hybridMultilevel"/>
    <w:tmpl w:val="1CA6926A"/>
    <w:name w:val="MFS Nubering2223222232222222222222222222222222222222222222222222222222222222222222222222222222222"/>
    <w:lvl w:ilvl="0" w:tplc="040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5" w15:restartNumberingAfterBreak="0">
    <w:nsid w:val="2A82704B"/>
    <w:multiLevelType w:val="hybridMultilevel"/>
    <w:tmpl w:val="95B4AC7C"/>
    <w:name w:val="MFS Nubering222322223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C7A798E"/>
    <w:multiLevelType w:val="hybridMultilevel"/>
    <w:tmpl w:val="FDD4571E"/>
    <w:name w:val="MFS Nubering222322223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2CD21EB2"/>
    <w:multiLevelType w:val="hybridMultilevel"/>
    <w:tmpl w:val="8700B3CA"/>
    <w:name w:val="MFS Nubering222322223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2DBE0E92"/>
    <w:multiLevelType w:val="hybridMultilevel"/>
    <w:tmpl w:val="72E08C34"/>
    <w:name w:val="MFS Nubering222322223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2EA12121"/>
    <w:multiLevelType w:val="hybridMultilevel"/>
    <w:tmpl w:val="93548E84"/>
    <w:lvl w:ilvl="0" w:tplc="6C5C5C82">
      <w:numFmt w:val="bullet"/>
      <w:lvlText w:val="•"/>
      <w:lvlJc w:val="left"/>
      <w:pPr>
        <w:ind w:left="924" w:hanging="564"/>
      </w:pPr>
      <w:rPr>
        <w:rFonts w:ascii="Arial" w:eastAsia="Times New Roman" w:hAnsi="Arial" w:cs="Arial" w:hint="default"/>
      </w:rPr>
    </w:lvl>
    <w:lvl w:ilvl="1" w:tplc="C5A4DA8C">
      <w:numFmt w:val="bullet"/>
      <w:lvlText w:val=""/>
      <w:lvlJc w:val="left"/>
      <w:pPr>
        <w:ind w:left="1788" w:hanging="708"/>
      </w:pPr>
      <w:rPr>
        <w:rFonts w:ascii="Symbol" w:eastAsiaTheme="minorHAnsi" w:hAnsi="Symbol" w:cs="Aria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F30103C"/>
    <w:multiLevelType w:val="hybridMultilevel"/>
    <w:tmpl w:val="F216EDA0"/>
    <w:name w:val="MFS Nubering222322223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1" w15:restartNumberingAfterBreak="0">
    <w:nsid w:val="332F5524"/>
    <w:multiLevelType w:val="hybridMultilevel"/>
    <w:tmpl w:val="416644F2"/>
    <w:name w:val="MFS Nubering222322223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33C430F"/>
    <w:multiLevelType w:val="hybridMultilevel"/>
    <w:tmpl w:val="94CE2552"/>
    <w:name w:val="MFS Nubering222322223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3380733A"/>
    <w:multiLevelType w:val="hybridMultilevel"/>
    <w:tmpl w:val="96585B68"/>
    <w:name w:val="MFS Nubering222322223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 w15:restartNumberingAfterBreak="0">
    <w:nsid w:val="35890731"/>
    <w:multiLevelType w:val="hybridMultilevel"/>
    <w:tmpl w:val="02167BE4"/>
    <w:name w:val="MFS Nubering222322223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363E2077"/>
    <w:multiLevelType w:val="hybridMultilevel"/>
    <w:tmpl w:val="B46E4C28"/>
    <w:lvl w:ilvl="0" w:tplc="1C10D2A6">
      <w:start w:val="1"/>
      <w:numFmt w:val="lowerRoman"/>
      <w:lvlText w:val="%1)"/>
      <w:lvlJc w:val="left"/>
      <w:pPr>
        <w:ind w:left="1627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87" w:hanging="360"/>
      </w:pPr>
    </w:lvl>
    <w:lvl w:ilvl="2" w:tplc="0405001B" w:tentative="1">
      <w:start w:val="1"/>
      <w:numFmt w:val="lowerRoman"/>
      <w:lvlText w:val="%3."/>
      <w:lvlJc w:val="right"/>
      <w:pPr>
        <w:ind w:left="2707" w:hanging="180"/>
      </w:pPr>
    </w:lvl>
    <w:lvl w:ilvl="3" w:tplc="0405000F" w:tentative="1">
      <w:start w:val="1"/>
      <w:numFmt w:val="decimal"/>
      <w:lvlText w:val="%4."/>
      <w:lvlJc w:val="left"/>
      <w:pPr>
        <w:ind w:left="3427" w:hanging="360"/>
      </w:pPr>
    </w:lvl>
    <w:lvl w:ilvl="4" w:tplc="04050019" w:tentative="1">
      <w:start w:val="1"/>
      <w:numFmt w:val="lowerLetter"/>
      <w:lvlText w:val="%5."/>
      <w:lvlJc w:val="left"/>
      <w:pPr>
        <w:ind w:left="4147" w:hanging="360"/>
      </w:pPr>
    </w:lvl>
    <w:lvl w:ilvl="5" w:tplc="0405001B" w:tentative="1">
      <w:start w:val="1"/>
      <w:numFmt w:val="lowerRoman"/>
      <w:lvlText w:val="%6."/>
      <w:lvlJc w:val="right"/>
      <w:pPr>
        <w:ind w:left="4867" w:hanging="180"/>
      </w:pPr>
    </w:lvl>
    <w:lvl w:ilvl="6" w:tplc="0405000F" w:tentative="1">
      <w:start w:val="1"/>
      <w:numFmt w:val="decimal"/>
      <w:lvlText w:val="%7."/>
      <w:lvlJc w:val="left"/>
      <w:pPr>
        <w:ind w:left="5587" w:hanging="360"/>
      </w:pPr>
    </w:lvl>
    <w:lvl w:ilvl="7" w:tplc="04050019" w:tentative="1">
      <w:start w:val="1"/>
      <w:numFmt w:val="lowerLetter"/>
      <w:lvlText w:val="%8."/>
      <w:lvlJc w:val="left"/>
      <w:pPr>
        <w:ind w:left="6307" w:hanging="360"/>
      </w:pPr>
    </w:lvl>
    <w:lvl w:ilvl="8" w:tplc="0405001B" w:tentative="1">
      <w:start w:val="1"/>
      <w:numFmt w:val="lowerRoman"/>
      <w:lvlText w:val="%9."/>
      <w:lvlJc w:val="right"/>
      <w:pPr>
        <w:ind w:left="7027" w:hanging="180"/>
      </w:pPr>
    </w:lvl>
  </w:abstractNum>
  <w:abstractNum w:abstractNumId="56" w15:restartNumberingAfterBreak="0">
    <w:nsid w:val="36E101ED"/>
    <w:multiLevelType w:val="hybridMultilevel"/>
    <w:tmpl w:val="1E948804"/>
    <w:name w:val="MFS Nubering222322223222222222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 w15:restartNumberingAfterBreak="0">
    <w:nsid w:val="38E43676"/>
    <w:multiLevelType w:val="hybridMultilevel"/>
    <w:tmpl w:val="34CA9B30"/>
    <w:name w:val="MFS Nubering2223222232222222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8" w15:restartNumberingAfterBreak="0">
    <w:nsid w:val="39885046"/>
    <w:multiLevelType w:val="hybridMultilevel"/>
    <w:tmpl w:val="8CE22122"/>
    <w:name w:val="MFS Nubering22232222322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39C90195"/>
    <w:multiLevelType w:val="hybridMultilevel"/>
    <w:tmpl w:val="9C1E9D54"/>
    <w:name w:val="MFS Nubering222322223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3BE7549D"/>
    <w:multiLevelType w:val="hybridMultilevel"/>
    <w:tmpl w:val="0BBEE09A"/>
    <w:name w:val="MFS Nubering22232222222"/>
    <w:lvl w:ilvl="0" w:tplc="13FE4636">
      <w:start w:val="1"/>
      <w:numFmt w:val="lowerLetter"/>
      <w:lvlText w:val="%1)"/>
      <w:lvlJc w:val="left"/>
      <w:pPr>
        <w:ind w:left="720" w:hanging="360"/>
      </w:pPr>
      <w:rPr>
        <w:rFonts w:ascii="Aktiv Grotesk Light" w:hAnsi="Aktiv Grotesk Light" w:hint="default"/>
        <w:b w:val="0"/>
        <w:i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3C4F6D0E"/>
    <w:multiLevelType w:val="hybridMultilevel"/>
    <w:tmpl w:val="EC4A52FA"/>
    <w:name w:val="MFS Nubering222322223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3D866EBD"/>
    <w:multiLevelType w:val="hybridMultilevel"/>
    <w:tmpl w:val="35E63A7E"/>
    <w:name w:val="MFS Nubering222322223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3D966C98"/>
    <w:multiLevelType w:val="hybridMultilevel"/>
    <w:tmpl w:val="9BDE0030"/>
    <w:name w:val="MFS Nubering222322223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4" w15:restartNumberingAfterBreak="0">
    <w:nsid w:val="3F8A5150"/>
    <w:multiLevelType w:val="hybridMultilevel"/>
    <w:tmpl w:val="783E72F4"/>
    <w:name w:val="MFS Nubering222322223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5" w15:restartNumberingAfterBreak="0">
    <w:nsid w:val="40DD134A"/>
    <w:multiLevelType w:val="hybridMultilevel"/>
    <w:tmpl w:val="C9F0A84C"/>
    <w:lvl w:ilvl="0" w:tplc="DADCBD4E">
      <w:start w:val="28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14" w:hanging="360"/>
      </w:pPr>
    </w:lvl>
    <w:lvl w:ilvl="2" w:tplc="0405001B" w:tentative="1">
      <w:start w:val="1"/>
      <w:numFmt w:val="lowerRoman"/>
      <w:lvlText w:val="%3."/>
      <w:lvlJc w:val="right"/>
      <w:pPr>
        <w:ind w:left="1834" w:hanging="180"/>
      </w:pPr>
    </w:lvl>
    <w:lvl w:ilvl="3" w:tplc="0405000F" w:tentative="1">
      <w:start w:val="1"/>
      <w:numFmt w:val="decimal"/>
      <w:lvlText w:val="%4."/>
      <w:lvlJc w:val="left"/>
      <w:pPr>
        <w:ind w:left="2554" w:hanging="360"/>
      </w:pPr>
    </w:lvl>
    <w:lvl w:ilvl="4" w:tplc="04050019" w:tentative="1">
      <w:start w:val="1"/>
      <w:numFmt w:val="lowerLetter"/>
      <w:lvlText w:val="%5."/>
      <w:lvlJc w:val="left"/>
      <w:pPr>
        <w:ind w:left="3274" w:hanging="360"/>
      </w:pPr>
    </w:lvl>
    <w:lvl w:ilvl="5" w:tplc="0405001B" w:tentative="1">
      <w:start w:val="1"/>
      <w:numFmt w:val="lowerRoman"/>
      <w:lvlText w:val="%6."/>
      <w:lvlJc w:val="right"/>
      <w:pPr>
        <w:ind w:left="3994" w:hanging="180"/>
      </w:pPr>
    </w:lvl>
    <w:lvl w:ilvl="6" w:tplc="0405000F" w:tentative="1">
      <w:start w:val="1"/>
      <w:numFmt w:val="decimal"/>
      <w:lvlText w:val="%7."/>
      <w:lvlJc w:val="left"/>
      <w:pPr>
        <w:ind w:left="4714" w:hanging="360"/>
      </w:pPr>
    </w:lvl>
    <w:lvl w:ilvl="7" w:tplc="04050019" w:tentative="1">
      <w:start w:val="1"/>
      <w:numFmt w:val="lowerLetter"/>
      <w:lvlText w:val="%8."/>
      <w:lvlJc w:val="left"/>
      <w:pPr>
        <w:ind w:left="5434" w:hanging="360"/>
      </w:pPr>
    </w:lvl>
    <w:lvl w:ilvl="8" w:tplc="0405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66" w15:restartNumberingAfterBreak="0">
    <w:nsid w:val="44C57042"/>
    <w:multiLevelType w:val="hybridMultilevel"/>
    <w:tmpl w:val="BEA08696"/>
    <w:name w:val="MFS Nubering222322223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7" w15:restartNumberingAfterBreak="0">
    <w:nsid w:val="47850F8C"/>
    <w:multiLevelType w:val="hybridMultilevel"/>
    <w:tmpl w:val="34343280"/>
    <w:name w:val="MFS Nubering2223222232222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8" w15:restartNumberingAfterBreak="0">
    <w:nsid w:val="48C32A16"/>
    <w:multiLevelType w:val="hybridMultilevel"/>
    <w:tmpl w:val="8E9EECFE"/>
    <w:name w:val="MFS Nubering222322223222222222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4C313655"/>
    <w:multiLevelType w:val="hybridMultilevel"/>
    <w:tmpl w:val="0F56B6EC"/>
    <w:name w:val="MFS Nubering222322223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4D9F21AA"/>
    <w:multiLevelType w:val="hybridMultilevel"/>
    <w:tmpl w:val="5C1AC8DE"/>
    <w:name w:val="MFS Nubering222322223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50F3500C"/>
    <w:multiLevelType w:val="hybridMultilevel"/>
    <w:tmpl w:val="A7FAC128"/>
    <w:lvl w:ilvl="0" w:tplc="0405000F">
      <w:start w:val="3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519E5B98"/>
    <w:multiLevelType w:val="multilevel"/>
    <w:tmpl w:val="60DC4B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3" w15:restartNumberingAfterBreak="0">
    <w:nsid w:val="521D56C5"/>
    <w:multiLevelType w:val="hybridMultilevel"/>
    <w:tmpl w:val="1E2862CC"/>
    <w:name w:val="MFS Nubering222322223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523D283C"/>
    <w:multiLevelType w:val="hybridMultilevel"/>
    <w:tmpl w:val="6F7EBF78"/>
    <w:name w:val="MFS Nubering2223222232222222222222222222222222222222222222222222222222222222222222222222222222222222"/>
    <w:lvl w:ilvl="0" w:tplc="040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5" w15:restartNumberingAfterBreak="0">
    <w:nsid w:val="524314A7"/>
    <w:multiLevelType w:val="hybridMultilevel"/>
    <w:tmpl w:val="DFE28AEE"/>
    <w:name w:val="MFS Nubering2223222232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528469C9"/>
    <w:multiLevelType w:val="hybridMultilevel"/>
    <w:tmpl w:val="0328513E"/>
    <w:lvl w:ilvl="0" w:tplc="0405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77" w15:restartNumberingAfterBreak="0">
    <w:nsid w:val="52DC0001"/>
    <w:multiLevelType w:val="hybridMultilevel"/>
    <w:tmpl w:val="A81EFA36"/>
    <w:name w:val="MFS Nubering222322223222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541E4C09"/>
    <w:multiLevelType w:val="hybridMultilevel"/>
    <w:tmpl w:val="70D89280"/>
    <w:name w:val="MFS Nubering222322223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54645AF3"/>
    <w:multiLevelType w:val="hybridMultilevel"/>
    <w:tmpl w:val="82765DFC"/>
    <w:lvl w:ilvl="0" w:tplc="8822165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80" w15:restartNumberingAfterBreak="0">
    <w:nsid w:val="555D1AB5"/>
    <w:multiLevelType w:val="hybridMultilevel"/>
    <w:tmpl w:val="7368E48E"/>
    <w:name w:val="MFS Nubering222322223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1" w15:restartNumberingAfterBreak="0">
    <w:nsid w:val="55FA1A82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2" w15:restartNumberingAfterBreak="0">
    <w:nsid w:val="57B03AE1"/>
    <w:multiLevelType w:val="hybridMultilevel"/>
    <w:tmpl w:val="29B0B692"/>
    <w:name w:val="MFS Nubering222322223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3" w15:restartNumberingAfterBreak="0">
    <w:nsid w:val="58433EA3"/>
    <w:multiLevelType w:val="hybridMultilevel"/>
    <w:tmpl w:val="56325014"/>
    <w:name w:val="MFS Nubering2223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584C165F"/>
    <w:multiLevelType w:val="hybridMultilevel"/>
    <w:tmpl w:val="ECAAF2C2"/>
    <w:name w:val="MFS Nubering2223222232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5" w15:restartNumberingAfterBreak="0">
    <w:nsid w:val="59404242"/>
    <w:multiLevelType w:val="hybridMultilevel"/>
    <w:tmpl w:val="54E07702"/>
    <w:name w:val="MFS Nubering222322223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59BE20AA"/>
    <w:multiLevelType w:val="hybridMultilevel"/>
    <w:tmpl w:val="C92AEBEE"/>
    <w:name w:val="MFS Nubering222322223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7" w15:restartNumberingAfterBreak="0">
    <w:nsid w:val="59D05154"/>
    <w:multiLevelType w:val="hybridMultilevel"/>
    <w:tmpl w:val="B2C83CD8"/>
    <w:name w:val="MFS Nubering222322223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5A82641E"/>
    <w:multiLevelType w:val="hybridMultilevel"/>
    <w:tmpl w:val="5D32DFE2"/>
    <w:name w:val="MFS Nubering222322223222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9" w15:restartNumberingAfterBreak="0">
    <w:nsid w:val="5AA82FE1"/>
    <w:multiLevelType w:val="hybridMultilevel"/>
    <w:tmpl w:val="2092C1DC"/>
    <w:name w:val="MFS Nubering222322223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5C6275AE"/>
    <w:multiLevelType w:val="hybridMultilevel"/>
    <w:tmpl w:val="C90C902C"/>
    <w:name w:val="MFS Nubering2223222232222222222222222222222222222222222222222222222222222222222222222222222222222222222"/>
    <w:lvl w:ilvl="0" w:tplc="6F241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5CEF77AB"/>
    <w:multiLevelType w:val="hybridMultilevel"/>
    <w:tmpl w:val="0F0EF5E4"/>
    <w:name w:val="MFS Nubering22232222322222"/>
    <w:lvl w:ilvl="0" w:tplc="F16EBB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5D7469CB"/>
    <w:multiLevelType w:val="hybridMultilevel"/>
    <w:tmpl w:val="A85E937E"/>
    <w:name w:val="MFS Nubering22232222322222222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3" w15:restartNumberingAfterBreak="0">
    <w:nsid w:val="5D8D4182"/>
    <w:multiLevelType w:val="hybridMultilevel"/>
    <w:tmpl w:val="A8EA9D88"/>
    <w:name w:val="MFS Nubering222322223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5EBD358D"/>
    <w:multiLevelType w:val="hybridMultilevel"/>
    <w:tmpl w:val="3446DBF0"/>
    <w:lvl w:ilvl="0" w:tplc="0405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95" w15:restartNumberingAfterBreak="0">
    <w:nsid w:val="5F9B1A78"/>
    <w:multiLevelType w:val="hybridMultilevel"/>
    <w:tmpl w:val="30F0B2DA"/>
    <w:lvl w:ilvl="0" w:tplc="5574D464">
      <w:start w:val="1"/>
      <w:numFmt w:val="bullet"/>
      <w:pStyle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96" w15:restartNumberingAfterBreak="0">
    <w:nsid w:val="60D62A65"/>
    <w:multiLevelType w:val="hybridMultilevel"/>
    <w:tmpl w:val="2C040684"/>
    <w:name w:val="MFS Nubering22232222322222222222222222222"/>
    <w:lvl w:ilvl="0" w:tplc="6F241E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7" w15:restartNumberingAfterBreak="0">
    <w:nsid w:val="624964D6"/>
    <w:multiLevelType w:val="hybridMultilevel"/>
    <w:tmpl w:val="73B2D5EE"/>
    <w:name w:val="MFS Nubering222322223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62663CE1"/>
    <w:multiLevelType w:val="hybridMultilevel"/>
    <w:tmpl w:val="A94444B6"/>
    <w:name w:val="MFS Nubering222322223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9" w15:restartNumberingAfterBreak="0">
    <w:nsid w:val="62EF43CD"/>
    <w:multiLevelType w:val="hybridMultilevel"/>
    <w:tmpl w:val="F5E02DF6"/>
    <w:name w:val="MFS Nubering2223222232222222222222222222222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0" w15:restartNumberingAfterBreak="0">
    <w:nsid w:val="63E34F64"/>
    <w:multiLevelType w:val="hybridMultilevel"/>
    <w:tmpl w:val="CDA6CFF0"/>
    <w:name w:val="MFS Nubering222322223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1" w15:restartNumberingAfterBreak="0">
    <w:nsid w:val="680C5136"/>
    <w:multiLevelType w:val="hybridMultilevel"/>
    <w:tmpl w:val="962A6276"/>
    <w:name w:val="MFS Nubering222322223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 w15:restartNumberingAfterBreak="0">
    <w:nsid w:val="6A79620F"/>
    <w:multiLevelType w:val="hybridMultilevel"/>
    <w:tmpl w:val="559CD2F4"/>
    <w:name w:val="MFS Nubering22232222322222222222"/>
    <w:lvl w:ilvl="0" w:tplc="6F241E80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3" w15:restartNumberingAfterBreak="0">
    <w:nsid w:val="6D424534"/>
    <w:multiLevelType w:val="hybridMultilevel"/>
    <w:tmpl w:val="2722C184"/>
    <w:name w:val="MFS Nubering22232222322222222222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6D720717"/>
    <w:multiLevelType w:val="hybridMultilevel"/>
    <w:tmpl w:val="067E6270"/>
    <w:name w:val="MFS Nubering222322223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5" w15:restartNumberingAfterBreak="0">
    <w:nsid w:val="6E8F3C2F"/>
    <w:multiLevelType w:val="hybridMultilevel"/>
    <w:tmpl w:val="776026B2"/>
    <w:name w:val="MFS Nubering222322223222222222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6" w15:restartNumberingAfterBreak="0">
    <w:nsid w:val="6EA33056"/>
    <w:multiLevelType w:val="hybridMultilevel"/>
    <w:tmpl w:val="A268EC7A"/>
    <w:lvl w:ilvl="0" w:tplc="FFFFFFFF">
      <w:start w:val="1"/>
      <w:numFmt w:val="decimal"/>
      <w:pStyle w:val="Pipomnky"/>
      <w:lvlText w:val="%1."/>
      <w:lvlJc w:val="left"/>
      <w:pPr>
        <w:ind w:left="360" w:hanging="360"/>
      </w:pPr>
      <w:rPr>
        <w:b w:val="0"/>
        <w:bCs/>
        <w:i w:val="0"/>
        <w:iCs w:val="0"/>
        <w:color w:val="auto"/>
        <w:sz w:val="22"/>
        <w:szCs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702F7859"/>
    <w:multiLevelType w:val="hybridMultilevel"/>
    <w:tmpl w:val="7F346F14"/>
    <w:name w:val="MFS Nubering2223222232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8" w15:restartNumberingAfterBreak="0">
    <w:nsid w:val="72213D24"/>
    <w:multiLevelType w:val="hybridMultilevel"/>
    <w:tmpl w:val="A08228DA"/>
    <w:name w:val="MFS Nubering22232222322222222222222222222222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9" w15:restartNumberingAfterBreak="0">
    <w:nsid w:val="74FB1007"/>
    <w:multiLevelType w:val="hybridMultilevel"/>
    <w:tmpl w:val="0AE8EA72"/>
    <w:name w:val="MFS Nubering2223222232222222222222222"/>
    <w:lvl w:ilvl="0" w:tplc="6F241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0" w15:restartNumberingAfterBreak="0">
    <w:nsid w:val="764C0426"/>
    <w:multiLevelType w:val="hybridMultilevel"/>
    <w:tmpl w:val="A6EE89CA"/>
    <w:name w:val="MFS Nubering222322223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77054ED8"/>
    <w:multiLevelType w:val="hybridMultilevel"/>
    <w:tmpl w:val="DDD24A7C"/>
    <w:name w:val="MFS Nubering222322223222222222222222222222222222222222222222222222222222222222222222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7948115D"/>
    <w:multiLevelType w:val="multilevel"/>
    <w:tmpl w:val="0E48502E"/>
    <w:lvl w:ilvl="0">
      <w:start w:val="1"/>
      <w:numFmt w:val="decimal"/>
      <w:pStyle w:val="Nadpis1"/>
      <w:lvlText w:val="%1.0"/>
      <w:lvlJc w:val="left"/>
      <w:pPr>
        <w:ind w:left="907" w:hanging="907"/>
      </w:pPr>
    </w:lvl>
    <w:lvl w:ilvl="1">
      <w:start w:val="1"/>
      <w:numFmt w:val="decimal"/>
      <w:pStyle w:val="Nadpis2"/>
      <w:lvlText w:val="%1.%2"/>
      <w:lvlJc w:val="left"/>
      <w:pPr>
        <w:ind w:left="907" w:hanging="907"/>
      </w:pPr>
    </w:lvl>
    <w:lvl w:ilvl="2">
      <w:start w:val="1"/>
      <w:numFmt w:val="decimal"/>
      <w:pStyle w:val="Nadpis3"/>
      <w:lvlText w:val="%1.%2.%3"/>
      <w:lvlJc w:val="left"/>
      <w:pPr>
        <w:ind w:left="6153" w:hanging="907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Nadpis4"/>
      <w:lvlText w:val="%1.%2.%3.%4"/>
      <w:lvlJc w:val="left"/>
      <w:pPr>
        <w:ind w:left="1814" w:hanging="907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lowerLetter"/>
      <w:pStyle w:val="Nadpis5"/>
      <w:lvlText w:val="%5)"/>
      <w:lvlJc w:val="left"/>
      <w:pPr>
        <w:ind w:left="1191" w:hanging="907"/>
      </w:pPr>
      <w:rPr>
        <w:b w:val="0"/>
        <w:bCs/>
        <w:strike w:val="0"/>
        <w:color w:val="auto"/>
      </w:rPr>
    </w:lvl>
    <w:lvl w:ilvl="5">
      <w:start w:val="1"/>
      <w:numFmt w:val="lowerRoman"/>
      <w:pStyle w:val="Nadpis6"/>
      <w:lvlText w:val="%6"/>
      <w:lvlJc w:val="left"/>
      <w:pPr>
        <w:ind w:left="1814" w:hanging="907"/>
      </w:pPr>
    </w:lvl>
    <w:lvl w:ilvl="6">
      <w:start w:val="1"/>
      <w:numFmt w:val="decimal"/>
      <w:lvlText w:val="%7"/>
      <w:lvlJc w:val="left"/>
      <w:pPr>
        <w:ind w:left="0" w:firstLine="0"/>
      </w:pPr>
    </w:lvl>
    <w:lvl w:ilvl="7">
      <w:start w:val="1"/>
      <w:numFmt w:val="decimal"/>
      <w:lvlText w:val="%8"/>
      <w:lvlJc w:val="left"/>
      <w:pPr>
        <w:ind w:left="0" w:firstLine="0"/>
      </w:pPr>
    </w:lvl>
    <w:lvl w:ilvl="8">
      <w:start w:val="1"/>
      <w:numFmt w:val="decimal"/>
      <w:lvlText w:val="%9"/>
      <w:lvlJc w:val="left"/>
      <w:pPr>
        <w:ind w:left="0" w:firstLine="0"/>
      </w:pPr>
    </w:lvl>
  </w:abstractNum>
  <w:abstractNum w:abstractNumId="113" w15:restartNumberingAfterBreak="0">
    <w:nsid w:val="79C01696"/>
    <w:multiLevelType w:val="hybridMultilevel"/>
    <w:tmpl w:val="7C86B19E"/>
    <w:name w:val="MFS Nubering2223222232222222222222222222222222222222"/>
    <w:lvl w:ilvl="0" w:tplc="8DDCD154">
      <w:start w:val="1"/>
      <w:numFmt w:val="decimal"/>
      <w:lvlText w:val="%1."/>
      <w:lvlJc w:val="left"/>
      <w:pPr>
        <w:ind w:left="907" w:hanging="360"/>
      </w:pPr>
    </w:lvl>
    <w:lvl w:ilvl="1" w:tplc="1502457C" w:tentative="1">
      <w:start w:val="1"/>
      <w:numFmt w:val="lowerLetter"/>
      <w:lvlText w:val="%2."/>
      <w:lvlJc w:val="left"/>
      <w:pPr>
        <w:ind w:left="907" w:hanging="360"/>
      </w:pPr>
    </w:lvl>
    <w:lvl w:ilvl="2" w:tplc="F23226BE" w:tentative="1">
      <w:start w:val="1"/>
      <w:numFmt w:val="lowerRoman"/>
      <w:lvlText w:val="%3."/>
      <w:lvlJc w:val="right"/>
      <w:pPr>
        <w:ind w:left="6153" w:hanging="180"/>
      </w:pPr>
    </w:lvl>
    <w:lvl w:ilvl="3" w:tplc="AFACE132" w:tentative="1">
      <w:start w:val="1"/>
      <w:numFmt w:val="decimal"/>
      <w:lvlText w:val="%4."/>
      <w:lvlJc w:val="left"/>
      <w:pPr>
        <w:ind w:left="1814" w:hanging="360"/>
      </w:pPr>
    </w:lvl>
    <w:lvl w:ilvl="4" w:tplc="C4AC8614" w:tentative="1">
      <w:start w:val="1"/>
      <w:numFmt w:val="lowerLetter"/>
      <w:lvlText w:val="%5."/>
      <w:lvlJc w:val="left"/>
      <w:pPr>
        <w:ind w:left="907" w:hanging="360"/>
      </w:pPr>
    </w:lvl>
    <w:lvl w:ilvl="5" w:tplc="407E8DAA" w:tentative="1">
      <w:start w:val="6"/>
      <w:numFmt w:val="lowerRoman"/>
      <w:lvlText w:val="%6"/>
      <w:lvlJc w:val="left"/>
      <w:pPr>
        <w:ind w:left="1814" w:hanging="180"/>
      </w:pPr>
    </w:lvl>
    <w:lvl w:ilvl="6" w:tplc="2EF28136" w:tentative="1">
      <w:start w:val="1"/>
      <w:numFmt w:val="decimal"/>
      <w:lvlText w:val="%7."/>
      <w:lvlJc w:val="left"/>
      <w:pPr>
        <w:ind w:left="0" w:hanging="360"/>
      </w:pPr>
    </w:lvl>
    <w:lvl w:ilvl="7" w:tplc="77FEC2FA" w:tentative="1">
      <w:start w:val="1"/>
      <w:numFmt w:val="lowerLetter"/>
      <w:lvlText w:val="%8."/>
      <w:lvlJc w:val="left"/>
      <w:pPr>
        <w:ind w:left="0" w:hanging="360"/>
      </w:pPr>
    </w:lvl>
    <w:lvl w:ilvl="8" w:tplc="8264D5B8" w:tentative="1">
      <w:start w:val="1"/>
      <w:numFmt w:val="lowerRoman"/>
      <w:lvlText w:val="%9."/>
      <w:lvlJc w:val="right"/>
      <w:pPr>
        <w:ind w:left="0" w:hanging="180"/>
      </w:pPr>
    </w:lvl>
  </w:abstractNum>
  <w:abstractNum w:abstractNumId="114" w15:restartNumberingAfterBreak="0">
    <w:nsid w:val="7C31312B"/>
    <w:multiLevelType w:val="hybridMultilevel"/>
    <w:tmpl w:val="AAE47FCA"/>
    <w:name w:val="MFS Nubering2223222232222222222222222222222222222222222222222222222222222222222222222222222222222222222222222222222222222222"/>
    <w:lvl w:ilvl="0" w:tplc="BAE0AEB8">
      <w:start w:val="1"/>
      <w:numFmt w:val="decimal"/>
      <w:lvlText w:val="%1."/>
      <w:lvlJc w:val="left"/>
      <w:pPr>
        <w:ind w:left="907" w:hanging="360"/>
      </w:pPr>
    </w:lvl>
    <w:lvl w:ilvl="1" w:tplc="64ACAFAC" w:tentative="1">
      <w:start w:val="1"/>
      <w:numFmt w:val="lowerLetter"/>
      <w:lvlText w:val="%2."/>
      <w:lvlJc w:val="left"/>
      <w:pPr>
        <w:ind w:left="907" w:hanging="360"/>
      </w:pPr>
    </w:lvl>
    <w:lvl w:ilvl="2" w:tplc="E8DCEA48" w:tentative="1">
      <w:start w:val="1"/>
      <w:numFmt w:val="lowerRoman"/>
      <w:lvlText w:val="%3."/>
      <w:lvlJc w:val="right"/>
      <w:pPr>
        <w:ind w:left="6153" w:hanging="180"/>
      </w:pPr>
    </w:lvl>
    <w:lvl w:ilvl="3" w:tplc="82AECB42" w:tentative="1">
      <w:start w:val="1"/>
      <w:numFmt w:val="decimal"/>
      <w:lvlText w:val="%4."/>
      <w:lvlJc w:val="left"/>
      <w:pPr>
        <w:ind w:left="1814" w:hanging="360"/>
      </w:pPr>
    </w:lvl>
    <w:lvl w:ilvl="4" w:tplc="3F6431D8" w:tentative="1">
      <w:start w:val="1"/>
      <w:numFmt w:val="lowerLetter"/>
      <w:lvlText w:val="%5."/>
      <w:lvlJc w:val="left"/>
      <w:pPr>
        <w:ind w:left="907" w:hanging="360"/>
      </w:pPr>
    </w:lvl>
    <w:lvl w:ilvl="5" w:tplc="9856BF7E">
      <w:start w:val="1"/>
      <w:numFmt w:val="lowerRoman"/>
      <w:lvlText w:val="%6"/>
      <w:lvlJc w:val="left"/>
      <w:pPr>
        <w:ind w:left="1814" w:hanging="180"/>
      </w:pPr>
    </w:lvl>
    <w:lvl w:ilvl="6" w:tplc="CA1ADF2C" w:tentative="1">
      <w:start w:val="1"/>
      <w:numFmt w:val="decimal"/>
      <w:lvlText w:val="%7."/>
      <w:lvlJc w:val="left"/>
      <w:pPr>
        <w:ind w:left="0" w:hanging="360"/>
      </w:pPr>
    </w:lvl>
    <w:lvl w:ilvl="7" w:tplc="1BBEC2DA" w:tentative="1">
      <w:start w:val="1"/>
      <w:numFmt w:val="lowerLetter"/>
      <w:lvlText w:val="%8."/>
      <w:lvlJc w:val="left"/>
      <w:pPr>
        <w:ind w:left="0" w:hanging="360"/>
      </w:pPr>
    </w:lvl>
    <w:lvl w:ilvl="8" w:tplc="AE3A9D02" w:tentative="1">
      <w:start w:val="1"/>
      <w:numFmt w:val="lowerRoman"/>
      <w:lvlText w:val="%9."/>
      <w:lvlJc w:val="right"/>
      <w:pPr>
        <w:ind w:left="0" w:hanging="180"/>
      </w:pPr>
    </w:lvl>
  </w:abstractNum>
  <w:abstractNum w:abstractNumId="115" w15:restartNumberingAfterBreak="0">
    <w:nsid w:val="7EE26696"/>
    <w:multiLevelType w:val="hybridMultilevel"/>
    <w:tmpl w:val="99A26512"/>
    <w:name w:val="MFS Nubering2223222232222222222222222222222222222222222222222222222222222222222222222"/>
    <w:lvl w:ilvl="0" w:tplc="A6A4673A">
      <w:start w:val="1"/>
      <w:numFmt w:val="decimal"/>
      <w:lvlText w:val="%1."/>
      <w:lvlJc w:val="left"/>
      <w:pPr>
        <w:ind w:left="720" w:hanging="360"/>
      </w:pPr>
    </w:lvl>
    <w:lvl w:ilvl="1" w:tplc="BDBA3A1A" w:tentative="1">
      <w:start w:val="1"/>
      <w:numFmt w:val="lowerLetter"/>
      <w:lvlText w:val="%2."/>
      <w:lvlJc w:val="left"/>
      <w:pPr>
        <w:ind w:left="1440" w:hanging="360"/>
      </w:pPr>
    </w:lvl>
    <w:lvl w:ilvl="2" w:tplc="885A59B6" w:tentative="1">
      <w:start w:val="1"/>
      <w:numFmt w:val="lowerRoman"/>
      <w:lvlText w:val="%3."/>
      <w:lvlJc w:val="right"/>
      <w:pPr>
        <w:ind w:left="2160" w:hanging="180"/>
      </w:pPr>
    </w:lvl>
    <w:lvl w:ilvl="3" w:tplc="10D06A94" w:tentative="1">
      <w:start w:val="1"/>
      <w:numFmt w:val="decimal"/>
      <w:lvlText w:val="%4."/>
      <w:lvlJc w:val="left"/>
      <w:pPr>
        <w:ind w:left="2880" w:hanging="360"/>
      </w:pPr>
    </w:lvl>
    <w:lvl w:ilvl="4" w:tplc="4DDC7F0E" w:tentative="1">
      <w:start w:val="1"/>
      <w:numFmt w:val="lowerLetter"/>
      <w:lvlText w:val="%5."/>
      <w:lvlJc w:val="left"/>
      <w:pPr>
        <w:ind w:left="3600" w:hanging="360"/>
      </w:pPr>
    </w:lvl>
    <w:lvl w:ilvl="5" w:tplc="D4AC6A9E" w:tentative="1">
      <w:start w:val="1"/>
      <w:numFmt w:val="lowerRoman"/>
      <w:lvlText w:val="%6."/>
      <w:lvlJc w:val="right"/>
      <w:pPr>
        <w:ind w:left="4320" w:hanging="180"/>
      </w:pPr>
    </w:lvl>
    <w:lvl w:ilvl="6" w:tplc="887442D6" w:tentative="1">
      <w:start w:val="1"/>
      <w:numFmt w:val="decimal"/>
      <w:lvlText w:val="%7."/>
      <w:lvlJc w:val="left"/>
      <w:pPr>
        <w:ind w:left="5040" w:hanging="360"/>
      </w:pPr>
    </w:lvl>
    <w:lvl w:ilvl="7" w:tplc="85DE0156" w:tentative="1">
      <w:start w:val="1"/>
      <w:numFmt w:val="lowerLetter"/>
      <w:lvlText w:val="%8."/>
      <w:lvlJc w:val="left"/>
      <w:pPr>
        <w:ind w:left="5760" w:hanging="360"/>
      </w:pPr>
    </w:lvl>
    <w:lvl w:ilvl="8" w:tplc="B308DB14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8379408">
    <w:abstractNumId w:val="115"/>
  </w:num>
  <w:num w:numId="2" w16cid:durableId="1174954255">
    <w:abstractNumId w:val="114"/>
  </w:num>
  <w:num w:numId="3" w16cid:durableId="1836796282">
    <w:abstractNumId w:val="113"/>
  </w:num>
  <w:num w:numId="4" w16cid:durableId="31462437">
    <w:abstractNumId w:val="112"/>
  </w:num>
  <w:num w:numId="5" w16cid:durableId="252981475">
    <w:abstractNumId w:val="95"/>
  </w:num>
  <w:num w:numId="6" w16cid:durableId="1746610700">
    <w:abstractNumId w:val="94"/>
  </w:num>
  <w:num w:numId="7" w16cid:durableId="968776994">
    <w:abstractNumId w:val="32"/>
  </w:num>
  <w:num w:numId="8" w16cid:durableId="240523541">
    <w:abstractNumId w:val="36"/>
  </w:num>
  <w:num w:numId="9" w16cid:durableId="1864704606">
    <w:abstractNumId w:val="106"/>
  </w:num>
  <w:num w:numId="10" w16cid:durableId="318851628">
    <w:abstractNumId w:val="49"/>
  </w:num>
  <w:num w:numId="11" w16cid:durableId="1378314826">
    <w:abstractNumId w:val="0"/>
  </w:num>
  <w:num w:numId="12" w16cid:durableId="1362559399">
    <w:abstractNumId w:val="112"/>
  </w:num>
  <w:num w:numId="13" w16cid:durableId="370300589">
    <w:abstractNumId w:val="14"/>
  </w:num>
  <w:num w:numId="14" w16cid:durableId="1575699883">
    <w:abstractNumId w:val="112"/>
  </w:num>
  <w:num w:numId="15" w16cid:durableId="235215487">
    <w:abstractNumId w:val="112"/>
  </w:num>
  <w:num w:numId="16" w16cid:durableId="1030106992">
    <w:abstractNumId w:val="112"/>
  </w:num>
  <w:num w:numId="17" w16cid:durableId="2078237032">
    <w:abstractNumId w:val="112"/>
  </w:num>
  <w:num w:numId="18" w16cid:durableId="1387483788">
    <w:abstractNumId w:val="79"/>
  </w:num>
  <w:num w:numId="19" w16cid:durableId="565144034">
    <w:abstractNumId w:val="31"/>
  </w:num>
  <w:num w:numId="20" w16cid:durableId="409237380">
    <w:abstractNumId w:val="30"/>
  </w:num>
  <w:num w:numId="21" w16cid:durableId="108281122">
    <w:abstractNumId w:val="40"/>
  </w:num>
  <w:num w:numId="22" w16cid:durableId="187910671">
    <w:abstractNumId w:val="55"/>
  </w:num>
  <w:num w:numId="23" w16cid:durableId="684137531">
    <w:abstractNumId w:val="112"/>
  </w:num>
  <w:num w:numId="24" w16cid:durableId="247278436">
    <w:abstractNumId w:val="112"/>
  </w:num>
  <w:num w:numId="25" w16cid:durableId="829444622">
    <w:abstractNumId w:val="112"/>
  </w:num>
  <w:num w:numId="26" w16cid:durableId="917328842">
    <w:abstractNumId w:val="72"/>
  </w:num>
  <w:num w:numId="27" w16cid:durableId="1788350764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903641000">
    <w:abstractNumId w:val="81"/>
  </w:num>
  <w:num w:numId="29" w16cid:durableId="1725132145">
    <w:abstractNumId w:val="8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54505969">
    <w:abstractNumId w:val="112"/>
  </w:num>
  <w:num w:numId="31" w16cid:durableId="498694736">
    <w:abstractNumId w:val="112"/>
  </w:num>
  <w:num w:numId="32" w16cid:durableId="1669560202">
    <w:abstractNumId w:val="112"/>
  </w:num>
  <w:num w:numId="33" w16cid:durableId="1693414665">
    <w:abstractNumId w:val="112"/>
  </w:num>
  <w:num w:numId="34" w16cid:durableId="1413698871">
    <w:abstractNumId w:val="112"/>
  </w:num>
  <w:num w:numId="35" w16cid:durableId="1389114136">
    <w:abstractNumId w:val="71"/>
  </w:num>
  <w:num w:numId="36" w16cid:durableId="1359354621">
    <w:abstractNumId w:val="9"/>
  </w:num>
  <w:num w:numId="37" w16cid:durableId="492599763">
    <w:abstractNumId w:val="112"/>
  </w:num>
  <w:num w:numId="38" w16cid:durableId="1132016949">
    <w:abstractNumId w:val="112"/>
  </w:num>
  <w:num w:numId="39" w16cid:durableId="1332488104">
    <w:abstractNumId w:val="112"/>
  </w:num>
  <w:num w:numId="40" w16cid:durableId="1225144416">
    <w:abstractNumId w:val="76"/>
  </w:num>
  <w:num w:numId="41" w16cid:durableId="1502044279">
    <w:abstractNumId w:val="65"/>
  </w:num>
  <w:num w:numId="42" w16cid:durableId="289018192">
    <w:abstractNumId w:val="26"/>
  </w:num>
  <w:num w:numId="43" w16cid:durableId="1476145008">
    <w:abstractNumId w:val="112"/>
  </w:num>
  <w:num w:numId="44" w16cid:durableId="93402595">
    <w:abstractNumId w:val="112"/>
  </w:num>
  <w:num w:numId="45" w16cid:durableId="1365906762">
    <w:abstractNumId w:val="112"/>
  </w:num>
  <w:num w:numId="46" w16cid:durableId="941258911">
    <w:abstractNumId w:val="112"/>
  </w:num>
  <w:num w:numId="47" w16cid:durableId="444425120">
    <w:abstractNumId w:val="112"/>
  </w:num>
  <w:num w:numId="48" w16cid:durableId="258220350">
    <w:abstractNumId w:val="11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6423"/>
    <w:rsid w:val="000002C8"/>
    <w:rsid w:val="00000BCA"/>
    <w:rsid w:val="000013C1"/>
    <w:rsid w:val="0000189F"/>
    <w:rsid w:val="00001D01"/>
    <w:rsid w:val="00002209"/>
    <w:rsid w:val="00002362"/>
    <w:rsid w:val="00003007"/>
    <w:rsid w:val="00003486"/>
    <w:rsid w:val="000043C4"/>
    <w:rsid w:val="00004B00"/>
    <w:rsid w:val="00004DC5"/>
    <w:rsid w:val="00006212"/>
    <w:rsid w:val="00006C2A"/>
    <w:rsid w:val="000070CF"/>
    <w:rsid w:val="000074C0"/>
    <w:rsid w:val="0000762E"/>
    <w:rsid w:val="00007B5C"/>
    <w:rsid w:val="0001090F"/>
    <w:rsid w:val="0001163D"/>
    <w:rsid w:val="000123C0"/>
    <w:rsid w:val="000123E6"/>
    <w:rsid w:val="00012759"/>
    <w:rsid w:val="000130E3"/>
    <w:rsid w:val="000133FF"/>
    <w:rsid w:val="0001360E"/>
    <w:rsid w:val="000136FB"/>
    <w:rsid w:val="000138C6"/>
    <w:rsid w:val="0001391D"/>
    <w:rsid w:val="00013DFE"/>
    <w:rsid w:val="00013FAB"/>
    <w:rsid w:val="0001400D"/>
    <w:rsid w:val="0001419F"/>
    <w:rsid w:val="0001489B"/>
    <w:rsid w:val="00014911"/>
    <w:rsid w:val="0001512F"/>
    <w:rsid w:val="0001580A"/>
    <w:rsid w:val="000163FB"/>
    <w:rsid w:val="0001677F"/>
    <w:rsid w:val="00017364"/>
    <w:rsid w:val="00017A64"/>
    <w:rsid w:val="00017E81"/>
    <w:rsid w:val="00020140"/>
    <w:rsid w:val="000208D8"/>
    <w:rsid w:val="00021C67"/>
    <w:rsid w:val="0002255E"/>
    <w:rsid w:val="00022B8D"/>
    <w:rsid w:val="00022CDC"/>
    <w:rsid w:val="000238A4"/>
    <w:rsid w:val="00023E37"/>
    <w:rsid w:val="000244D1"/>
    <w:rsid w:val="00024A92"/>
    <w:rsid w:val="00024FA0"/>
    <w:rsid w:val="00025422"/>
    <w:rsid w:val="00025CA2"/>
    <w:rsid w:val="00025DB3"/>
    <w:rsid w:val="00026258"/>
    <w:rsid w:val="00026A81"/>
    <w:rsid w:val="00027252"/>
    <w:rsid w:val="00027336"/>
    <w:rsid w:val="00030083"/>
    <w:rsid w:val="00030219"/>
    <w:rsid w:val="00030C2B"/>
    <w:rsid w:val="00031399"/>
    <w:rsid w:val="00032C3A"/>
    <w:rsid w:val="00032F3E"/>
    <w:rsid w:val="00033222"/>
    <w:rsid w:val="00034413"/>
    <w:rsid w:val="00034430"/>
    <w:rsid w:val="00034957"/>
    <w:rsid w:val="00034AE4"/>
    <w:rsid w:val="000352CB"/>
    <w:rsid w:val="00035BA6"/>
    <w:rsid w:val="00035F4B"/>
    <w:rsid w:val="0003638D"/>
    <w:rsid w:val="00037B50"/>
    <w:rsid w:val="00040453"/>
    <w:rsid w:val="00040F0B"/>
    <w:rsid w:val="00041AF2"/>
    <w:rsid w:val="0004206F"/>
    <w:rsid w:val="000421F1"/>
    <w:rsid w:val="00042635"/>
    <w:rsid w:val="00042E6E"/>
    <w:rsid w:val="00042F92"/>
    <w:rsid w:val="00043149"/>
    <w:rsid w:val="000431AB"/>
    <w:rsid w:val="000439D2"/>
    <w:rsid w:val="00044918"/>
    <w:rsid w:val="000451FB"/>
    <w:rsid w:val="0004562B"/>
    <w:rsid w:val="0004594D"/>
    <w:rsid w:val="000501A0"/>
    <w:rsid w:val="0005072D"/>
    <w:rsid w:val="0005169E"/>
    <w:rsid w:val="00051A45"/>
    <w:rsid w:val="00051E71"/>
    <w:rsid w:val="0005202D"/>
    <w:rsid w:val="000525FD"/>
    <w:rsid w:val="00052FD6"/>
    <w:rsid w:val="00053066"/>
    <w:rsid w:val="0005325E"/>
    <w:rsid w:val="00053563"/>
    <w:rsid w:val="0005388E"/>
    <w:rsid w:val="00053C4A"/>
    <w:rsid w:val="00054173"/>
    <w:rsid w:val="000547D0"/>
    <w:rsid w:val="00055237"/>
    <w:rsid w:val="000552F7"/>
    <w:rsid w:val="00055305"/>
    <w:rsid w:val="0005572D"/>
    <w:rsid w:val="00055AF1"/>
    <w:rsid w:val="00055E0D"/>
    <w:rsid w:val="0005793A"/>
    <w:rsid w:val="00057B45"/>
    <w:rsid w:val="00057D64"/>
    <w:rsid w:val="0005EB19"/>
    <w:rsid w:val="00060018"/>
    <w:rsid w:val="0006045B"/>
    <w:rsid w:val="00061F46"/>
    <w:rsid w:val="0006328F"/>
    <w:rsid w:val="0006452F"/>
    <w:rsid w:val="00064763"/>
    <w:rsid w:val="0006499A"/>
    <w:rsid w:val="00064D15"/>
    <w:rsid w:val="000658C1"/>
    <w:rsid w:val="000667D6"/>
    <w:rsid w:val="00066E72"/>
    <w:rsid w:val="00066F0D"/>
    <w:rsid w:val="0006729E"/>
    <w:rsid w:val="00067442"/>
    <w:rsid w:val="00067584"/>
    <w:rsid w:val="000677F3"/>
    <w:rsid w:val="00067808"/>
    <w:rsid w:val="00067834"/>
    <w:rsid w:val="0007018F"/>
    <w:rsid w:val="000702ED"/>
    <w:rsid w:val="00070335"/>
    <w:rsid w:val="000705B6"/>
    <w:rsid w:val="00070ADD"/>
    <w:rsid w:val="00070BE4"/>
    <w:rsid w:val="00071452"/>
    <w:rsid w:val="000719B1"/>
    <w:rsid w:val="00071A67"/>
    <w:rsid w:val="0007206C"/>
    <w:rsid w:val="00072087"/>
    <w:rsid w:val="000723D2"/>
    <w:rsid w:val="00072BEF"/>
    <w:rsid w:val="00073325"/>
    <w:rsid w:val="000733F4"/>
    <w:rsid w:val="0007343F"/>
    <w:rsid w:val="00073CE0"/>
    <w:rsid w:val="000742C5"/>
    <w:rsid w:val="00074500"/>
    <w:rsid w:val="00074FD1"/>
    <w:rsid w:val="0007518D"/>
    <w:rsid w:val="00075881"/>
    <w:rsid w:val="000761E4"/>
    <w:rsid w:val="0007636F"/>
    <w:rsid w:val="0007655F"/>
    <w:rsid w:val="00077610"/>
    <w:rsid w:val="000806F1"/>
    <w:rsid w:val="000807FF"/>
    <w:rsid w:val="0008097C"/>
    <w:rsid w:val="00080A9E"/>
    <w:rsid w:val="0008176B"/>
    <w:rsid w:val="00081CA0"/>
    <w:rsid w:val="00081D11"/>
    <w:rsid w:val="00081FDE"/>
    <w:rsid w:val="00082EF2"/>
    <w:rsid w:val="0008309A"/>
    <w:rsid w:val="0008377B"/>
    <w:rsid w:val="000838EB"/>
    <w:rsid w:val="00083E39"/>
    <w:rsid w:val="00084076"/>
    <w:rsid w:val="00084711"/>
    <w:rsid w:val="00084846"/>
    <w:rsid w:val="000848BC"/>
    <w:rsid w:val="000848E6"/>
    <w:rsid w:val="00084A34"/>
    <w:rsid w:val="00084B4A"/>
    <w:rsid w:val="0008536A"/>
    <w:rsid w:val="00086215"/>
    <w:rsid w:val="00086B85"/>
    <w:rsid w:val="00086EEA"/>
    <w:rsid w:val="00086FFB"/>
    <w:rsid w:val="00087CDD"/>
    <w:rsid w:val="00090497"/>
    <w:rsid w:val="00091B21"/>
    <w:rsid w:val="00092913"/>
    <w:rsid w:val="00092B93"/>
    <w:rsid w:val="00092D6B"/>
    <w:rsid w:val="00093524"/>
    <w:rsid w:val="00093F00"/>
    <w:rsid w:val="000946FB"/>
    <w:rsid w:val="000947A0"/>
    <w:rsid w:val="00094C11"/>
    <w:rsid w:val="0009559C"/>
    <w:rsid w:val="00095919"/>
    <w:rsid w:val="00095BBC"/>
    <w:rsid w:val="00095FA9"/>
    <w:rsid w:val="000968D7"/>
    <w:rsid w:val="00096F37"/>
    <w:rsid w:val="000972C9"/>
    <w:rsid w:val="000979BC"/>
    <w:rsid w:val="00097A36"/>
    <w:rsid w:val="00097D96"/>
    <w:rsid w:val="000A01F7"/>
    <w:rsid w:val="000A0CB0"/>
    <w:rsid w:val="000A10A2"/>
    <w:rsid w:val="000A18B7"/>
    <w:rsid w:val="000A29F4"/>
    <w:rsid w:val="000A354C"/>
    <w:rsid w:val="000A35EE"/>
    <w:rsid w:val="000A3733"/>
    <w:rsid w:val="000A391D"/>
    <w:rsid w:val="000A42DE"/>
    <w:rsid w:val="000A4DEE"/>
    <w:rsid w:val="000A52C3"/>
    <w:rsid w:val="000A65AF"/>
    <w:rsid w:val="000A7718"/>
    <w:rsid w:val="000A7C3F"/>
    <w:rsid w:val="000B0E76"/>
    <w:rsid w:val="000B11E3"/>
    <w:rsid w:val="000B1610"/>
    <w:rsid w:val="000B16ED"/>
    <w:rsid w:val="000B1FD8"/>
    <w:rsid w:val="000B2040"/>
    <w:rsid w:val="000B29EC"/>
    <w:rsid w:val="000B2C6D"/>
    <w:rsid w:val="000B47F2"/>
    <w:rsid w:val="000B4880"/>
    <w:rsid w:val="000B6BB3"/>
    <w:rsid w:val="000B73F6"/>
    <w:rsid w:val="000B779B"/>
    <w:rsid w:val="000C0264"/>
    <w:rsid w:val="000C0685"/>
    <w:rsid w:val="000C085E"/>
    <w:rsid w:val="000C0ADE"/>
    <w:rsid w:val="000C0CD8"/>
    <w:rsid w:val="000C115C"/>
    <w:rsid w:val="000C183A"/>
    <w:rsid w:val="000C1CB7"/>
    <w:rsid w:val="000C27E4"/>
    <w:rsid w:val="000C3419"/>
    <w:rsid w:val="000C356E"/>
    <w:rsid w:val="000C3A16"/>
    <w:rsid w:val="000C3A6B"/>
    <w:rsid w:val="000C4706"/>
    <w:rsid w:val="000C4C41"/>
    <w:rsid w:val="000C5B0F"/>
    <w:rsid w:val="000C5CF3"/>
    <w:rsid w:val="000C5E88"/>
    <w:rsid w:val="000C5ED5"/>
    <w:rsid w:val="000C6C34"/>
    <w:rsid w:val="000C78EF"/>
    <w:rsid w:val="000C7A2C"/>
    <w:rsid w:val="000D0535"/>
    <w:rsid w:val="000D05D0"/>
    <w:rsid w:val="000D09E0"/>
    <w:rsid w:val="000D17FB"/>
    <w:rsid w:val="000D1B88"/>
    <w:rsid w:val="000D213E"/>
    <w:rsid w:val="000D2D0D"/>
    <w:rsid w:val="000D2DB9"/>
    <w:rsid w:val="000D2DFD"/>
    <w:rsid w:val="000D2FAE"/>
    <w:rsid w:val="000D3B9E"/>
    <w:rsid w:val="000D491B"/>
    <w:rsid w:val="000D4C0C"/>
    <w:rsid w:val="000D4CEA"/>
    <w:rsid w:val="000D5012"/>
    <w:rsid w:val="000D5485"/>
    <w:rsid w:val="000D5888"/>
    <w:rsid w:val="000D58A1"/>
    <w:rsid w:val="000D5A36"/>
    <w:rsid w:val="000D65F1"/>
    <w:rsid w:val="000D6D89"/>
    <w:rsid w:val="000D70EE"/>
    <w:rsid w:val="000D7782"/>
    <w:rsid w:val="000D7DDB"/>
    <w:rsid w:val="000D7EBD"/>
    <w:rsid w:val="000D7FB0"/>
    <w:rsid w:val="000E04CE"/>
    <w:rsid w:val="000E0C02"/>
    <w:rsid w:val="000E137F"/>
    <w:rsid w:val="000E1549"/>
    <w:rsid w:val="000E1829"/>
    <w:rsid w:val="000E195D"/>
    <w:rsid w:val="000E3299"/>
    <w:rsid w:val="000E3671"/>
    <w:rsid w:val="000E3B94"/>
    <w:rsid w:val="000E488E"/>
    <w:rsid w:val="000E4B2B"/>
    <w:rsid w:val="000E559A"/>
    <w:rsid w:val="000E5679"/>
    <w:rsid w:val="000E653E"/>
    <w:rsid w:val="000E67B8"/>
    <w:rsid w:val="000E6C1B"/>
    <w:rsid w:val="000E6CA8"/>
    <w:rsid w:val="000E762D"/>
    <w:rsid w:val="000E7B7E"/>
    <w:rsid w:val="000E7F74"/>
    <w:rsid w:val="000F13EF"/>
    <w:rsid w:val="000F2192"/>
    <w:rsid w:val="000F25C6"/>
    <w:rsid w:val="000F2980"/>
    <w:rsid w:val="000F30D0"/>
    <w:rsid w:val="000F38BE"/>
    <w:rsid w:val="000F3B64"/>
    <w:rsid w:val="000F494D"/>
    <w:rsid w:val="000F4B35"/>
    <w:rsid w:val="000F4C1E"/>
    <w:rsid w:val="000F52EA"/>
    <w:rsid w:val="000F5479"/>
    <w:rsid w:val="000F5632"/>
    <w:rsid w:val="000F5656"/>
    <w:rsid w:val="000F6129"/>
    <w:rsid w:val="000F6574"/>
    <w:rsid w:val="000F7394"/>
    <w:rsid w:val="000F7BB4"/>
    <w:rsid w:val="001003C5"/>
    <w:rsid w:val="001006C9"/>
    <w:rsid w:val="00100BBF"/>
    <w:rsid w:val="00100C71"/>
    <w:rsid w:val="00100C82"/>
    <w:rsid w:val="00100CE5"/>
    <w:rsid w:val="0010148C"/>
    <w:rsid w:val="001015CC"/>
    <w:rsid w:val="001016A9"/>
    <w:rsid w:val="0010239D"/>
    <w:rsid w:val="00102DD1"/>
    <w:rsid w:val="00103AE4"/>
    <w:rsid w:val="001044FC"/>
    <w:rsid w:val="0010454A"/>
    <w:rsid w:val="00104EFB"/>
    <w:rsid w:val="0010501B"/>
    <w:rsid w:val="0010545E"/>
    <w:rsid w:val="00105932"/>
    <w:rsid w:val="00106525"/>
    <w:rsid w:val="00106B13"/>
    <w:rsid w:val="00106FC9"/>
    <w:rsid w:val="00107111"/>
    <w:rsid w:val="00107355"/>
    <w:rsid w:val="001078D6"/>
    <w:rsid w:val="00107ABB"/>
    <w:rsid w:val="00107E10"/>
    <w:rsid w:val="00110813"/>
    <w:rsid w:val="001115DD"/>
    <w:rsid w:val="001118C4"/>
    <w:rsid w:val="001129E9"/>
    <w:rsid w:val="00112C9C"/>
    <w:rsid w:val="00112ED0"/>
    <w:rsid w:val="001133E9"/>
    <w:rsid w:val="00114202"/>
    <w:rsid w:val="0011461A"/>
    <w:rsid w:val="0011487D"/>
    <w:rsid w:val="00114883"/>
    <w:rsid w:val="0011523B"/>
    <w:rsid w:val="00115AD4"/>
    <w:rsid w:val="001173F7"/>
    <w:rsid w:val="001204B7"/>
    <w:rsid w:val="00120881"/>
    <w:rsid w:val="00120B88"/>
    <w:rsid w:val="00120BE3"/>
    <w:rsid w:val="001213F2"/>
    <w:rsid w:val="001215C3"/>
    <w:rsid w:val="001215D6"/>
    <w:rsid w:val="001218C2"/>
    <w:rsid w:val="00121C65"/>
    <w:rsid w:val="00121D7A"/>
    <w:rsid w:val="00121E2C"/>
    <w:rsid w:val="00122D92"/>
    <w:rsid w:val="001232D4"/>
    <w:rsid w:val="00123D84"/>
    <w:rsid w:val="00124EAB"/>
    <w:rsid w:val="00125094"/>
    <w:rsid w:val="0012544F"/>
    <w:rsid w:val="0012587A"/>
    <w:rsid w:val="00125B46"/>
    <w:rsid w:val="0012649D"/>
    <w:rsid w:val="0012651E"/>
    <w:rsid w:val="00126A6A"/>
    <w:rsid w:val="00126BBC"/>
    <w:rsid w:val="00126F5C"/>
    <w:rsid w:val="00127AE4"/>
    <w:rsid w:val="0012B85A"/>
    <w:rsid w:val="0012E0B6"/>
    <w:rsid w:val="00130998"/>
    <w:rsid w:val="001317AE"/>
    <w:rsid w:val="00131953"/>
    <w:rsid w:val="00132041"/>
    <w:rsid w:val="00132CAB"/>
    <w:rsid w:val="00132D7C"/>
    <w:rsid w:val="001330F7"/>
    <w:rsid w:val="001332AA"/>
    <w:rsid w:val="00133331"/>
    <w:rsid w:val="00133CE5"/>
    <w:rsid w:val="00134D8F"/>
    <w:rsid w:val="00134F21"/>
    <w:rsid w:val="0013573E"/>
    <w:rsid w:val="001361E4"/>
    <w:rsid w:val="00136F55"/>
    <w:rsid w:val="00137532"/>
    <w:rsid w:val="00140A96"/>
    <w:rsid w:val="00140EBA"/>
    <w:rsid w:val="001410BE"/>
    <w:rsid w:val="001427FE"/>
    <w:rsid w:val="00142962"/>
    <w:rsid w:val="00142BC7"/>
    <w:rsid w:val="00142C28"/>
    <w:rsid w:val="00142DAE"/>
    <w:rsid w:val="001433E9"/>
    <w:rsid w:val="00143714"/>
    <w:rsid w:val="001439C9"/>
    <w:rsid w:val="00143A20"/>
    <w:rsid w:val="00143B25"/>
    <w:rsid w:val="00143C1B"/>
    <w:rsid w:val="00143D95"/>
    <w:rsid w:val="0014501D"/>
    <w:rsid w:val="0014587E"/>
    <w:rsid w:val="00145D59"/>
    <w:rsid w:val="00146675"/>
    <w:rsid w:val="00147004"/>
    <w:rsid w:val="001472AB"/>
    <w:rsid w:val="0014774C"/>
    <w:rsid w:val="0014784C"/>
    <w:rsid w:val="00147EA0"/>
    <w:rsid w:val="00150259"/>
    <w:rsid w:val="00150917"/>
    <w:rsid w:val="00150E44"/>
    <w:rsid w:val="0015290E"/>
    <w:rsid w:val="00152C93"/>
    <w:rsid w:val="0015347A"/>
    <w:rsid w:val="001534B2"/>
    <w:rsid w:val="001537CE"/>
    <w:rsid w:val="00153950"/>
    <w:rsid w:val="001553B2"/>
    <w:rsid w:val="00155524"/>
    <w:rsid w:val="00155966"/>
    <w:rsid w:val="001559A5"/>
    <w:rsid w:val="001567F9"/>
    <w:rsid w:val="00156C0A"/>
    <w:rsid w:val="00157936"/>
    <w:rsid w:val="00157AF8"/>
    <w:rsid w:val="00157C4E"/>
    <w:rsid w:val="00157C51"/>
    <w:rsid w:val="0016024F"/>
    <w:rsid w:val="001607B3"/>
    <w:rsid w:val="001609DC"/>
    <w:rsid w:val="00160A28"/>
    <w:rsid w:val="00161037"/>
    <w:rsid w:val="001612E1"/>
    <w:rsid w:val="00161746"/>
    <w:rsid w:val="001628B6"/>
    <w:rsid w:val="00162A96"/>
    <w:rsid w:val="001632CA"/>
    <w:rsid w:val="00163692"/>
    <w:rsid w:val="00163EEE"/>
    <w:rsid w:val="001642B5"/>
    <w:rsid w:val="00164880"/>
    <w:rsid w:val="00164901"/>
    <w:rsid w:val="00164E89"/>
    <w:rsid w:val="00164E8E"/>
    <w:rsid w:val="0016515B"/>
    <w:rsid w:val="001655D7"/>
    <w:rsid w:val="00165C17"/>
    <w:rsid w:val="00166585"/>
    <w:rsid w:val="00167010"/>
    <w:rsid w:val="001672CE"/>
    <w:rsid w:val="0016751F"/>
    <w:rsid w:val="00167937"/>
    <w:rsid w:val="00167CEA"/>
    <w:rsid w:val="00167E66"/>
    <w:rsid w:val="001700BA"/>
    <w:rsid w:val="00170915"/>
    <w:rsid w:val="00170FA2"/>
    <w:rsid w:val="00171590"/>
    <w:rsid w:val="00171D89"/>
    <w:rsid w:val="001721E9"/>
    <w:rsid w:val="00172466"/>
    <w:rsid w:val="00174CCD"/>
    <w:rsid w:val="001755B5"/>
    <w:rsid w:val="0017573F"/>
    <w:rsid w:val="001757EA"/>
    <w:rsid w:val="00175DA4"/>
    <w:rsid w:val="00175E59"/>
    <w:rsid w:val="00175F84"/>
    <w:rsid w:val="00176064"/>
    <w:rsid w:val="00176D2A"/>
    <w:rsid w:val="0017718F"/>
    <w:rsid w:val="001801DD"/>
    <w:rsid w:val="001802CD"/>
    <w:rsid w:val="001810A3"/>
    <w:rsid w:val="00181258"/>
    <w:rsid w:val="00181CB9"/>
    <w:rsid w:val="001820D1"/>
    <w:rsid w:val="00182480"/>
    <w:rsid w:val="001825CB"/>
    <w:rsid w:val="00182CD7"/>
    <w:rsid w:val="001832F8"/>
    <w:rsid w:val="00184413"/>
    <w:rsid w:val="00184B64"/>
    <w:rsid w:val="00185BBC"/>
    <w:rsid w:val="00187453"/>
    <w:rsid w:val="001909BA"/>
    <w:rsid w:val="00190EA5"/>
    <w:rsid w:val="00191AC1"/>
    <w:rsid w:val="00192308"/>
    <w:rsid w:val="00192804"/>
    <w:rsid w:val="00192C15"/>
    <w:rsid w:val="00192D91"/>
    <w:rsid w:val="0019300F"/>
    <w:rsid w:val="001932E5"/>
    <w:rsid w:val="00193EC2"/>
    <w:rsid w:val="00195434"/>
    <w:rsid w:val="00195570"/>
    <w:rsid w:val="00195712"/>
    <w:rsid w:val="0019648A"/>
    <w:rsid w:val="001965D6"/>
    <w:rsid w:val="00196B02"/>
    <w:rsid w:val="00196F0A"/>
    <w:rsid w:val="001973D5"/>
    <w:rsid w:val="00197475"/>
    <w:rsid w:val="001977AA"/>
    <w:rsid w:val="00197C86"/>
    <w:rsid w:val="00197DAB"/>
    <w:rsid w:val="001A0D80"/>
    <w:rsid w:val="001A0EB2"/>
    <w:rsid w:val="001A1016"/>
    <w:rsid w:val="001A12B2"/>
    <w:rsid w:val="001A13E2"/>
    <w:rsid w:val="001A22DB"/>
    <w:rsid w:val="001A26F6"/>
    <w:rsid w:val="001A2B88"/>
    <w:rsid w:val="001A2E5A"/>
    <w:rsid w:val="001A3447"/>
    <w:rsid w:val="001A359D"/>
    <w:rsid w:val="001A526D"/>
    <w:rsid w:val="001A58C0"/>
    <w:rsid w:val="001A6BDF"/>
    <w:rsid w:val="001B00B8"/>
    <w:rsid w:val="001B017D"/>
    <w:rsid w:val="001B05CD"/>
    <w:rsid w:val="001B0A5F"/>
    <w:rsid w:val="001B1535"/>
    <w:rsid w:val="001B2586"/>
    <w:rsid w:val="001B28F9"/>
    <w:rsid w:val="001B2A84"/>
    <w:rsid w:val="001B2DFA"/>
    <w:rsid w:val="001B353F"/>
    <w:rsid w:val="001B3FB4"/>
    <w:rsid w:val="001B5004"/>
    <w:rsid w:val="001B5B23"/>
    <w:rsid w:val="001B5C30"/>
    <w:rsid w:val="001B5CA2"/>
    <w:rsid w:val="001B6375"/>
    <w:rsid w:val="001B674B"/>
    <w:rsid w:val="001B6C10"/>
    <w:rsid w:val="001B6F2B"/>
    <w:rsid w:val="001B7214"/>
    <w:rsid w:val="001B7FC1"/>
    <w:rsid w:val="001C01E7"/>
    <w:rsid w:val="001C0BB8"/>
    <w:rsid w:val="001C2BE8"/>
    <w:rsid w:val="001C2C4A"/>
    <w:rsid w:val="001C3C82"/>
    <w:rsid w:val="001C3E49"/>
    <w:rsid w:val="001C4DD1"/>
    <w:rsid w:val="001C547E"/>
    <w:rsid w:val="001C5E31"/>
    <w:rsid w:val="001C678F"/>
    <w:rsid w:val="001C6D26"/>
    <w:rsid w:val="001C7C26"/>
    <w:rsid w:val="001C7D81"/>
    <w:rsid w:val="001D0141"/>
    <w:rsid w:val="001D018C"/>
    <w:rsid w:val="001D08CD"/>
    <w:rsid w:val="001D0CED"/>
    <w:rsid w:val="001D0E8F"/>
    <w:rsid w:val="001D1B2F"/>
    <w:rsid w:val="001D23F9"/>
    <w:rsid w:val="001D250A"/>
    <w:rsid w:val="001D25DB"/>
    <w:rsid w:val="001D2765"/>
    <w:rsid w:val="001D2EF3"/>
    <w:rsid w:val="001D3076"/>
    <w:rsid w:val="001D344C"/>
    <w:rsid w:val="001D4086"/>
    <w:rsid w:val="001D4254"/>
    <w:rsid w:val="001D48F2"/>
    <w:rsid w:val="001D4B85"/>
    <w:rsid w:val="001D5872"/>
    <w:rsid w:val="001D636E"/>
    <w:rsid w:val="001D6769"/>
    <w:rsid w:val="001D67B3"/>
    <w:rsid w:val="001D6DA4"/>
    <w:rsid w:val="001D6F54"/>
    <w:rsid w:val="001D7183"/>
    <w:rsid w:val="001D73BA"/>
    <w:rsid w:val="001D7461"/>
    <w:rsid w:val="001D7A3F"/>
    <w:rsid w:val="001D7DAF"/>
    <w:rsid w:val="001E0618"/>
    <w:rsid w:val="001E0785"/>
    <w:rsid w:val="001E0F0F"/>
    <w:rsid w:val="001E1914"/>
    <w:rsid w:val="001E2747"/>
    <w:rsid w:val="001E2963"/>
    <w:rsid w:val="001E30F1"/>
    <w:rsid w:val="001E343F"/>
    <w:rsid w:val="001E4004"/>
    <w:rsid w:val="001E4D16"/>
    <w:rsid w:val="001E4D18"/>
    <w:rsid w:val="001E4D46"/>
    <w:rsid w:val="001E4E6F"/>
    <w:rsid w:val="001E5788"/>
    <w:rsid w:val="001E710F"/>
    <w:rsid w:val="001E7462"/>
    <w:rsid w:val="001E7B8C"/>
    <w:rsid w:val="001E7C17"/>
    <w:rsid w:val="001E7F8B"/>
    <w:rsid w:val="001EA22E"/>
    <w:rsid w:val="001F047C"/>
    <w:rsid w:val="001F1694"/>
    <w:rsid w:val="001F16CF"/>
    <w:rsid w:val="001F2518"/>
    <w:rsid w:val="001F297A"/>
    <w:rsid w:val="001F308C"/>
    <w:rsid w:val="001F42EC"/>
    <w:rsid w:val="001F4C3A"/>
    <w:rsid w:val="001F51ED"/>
    <w:rsid w:val="001F54F2"/>
    <w:rsid w:val="001F5796"/>
    <w:rsid w:val="001F58E1"/>
    <w:rsid w:val="001F5F76"/>
    <w:rsid w:val="001F6A55"/>
    <w:rsid w:val="001F73DD"/>
    <w:rsid w:val="001F7830"/>
    <w:rsid w:val="001F784B"/>
    <w:rsid w:val="001F7A45"/>
    <w:rsid w:val="001F7D88"/>
    <w:rsid w:val="001F7E90"/>
    <w:rsid w:val="00200B8F"/>
    <w:rsid w:val="00201283"/>
    <w:rsid w:val="00201360"/>
    <w:rsid w:val="00201862"/>
    <w:rsid w:val="00201870"/>
    <w:rsid w:val="00202056"/>
    <w:rsid w:val="00202D29"/>
    <w:rsid w:val="002033B0"/>
    <w:rsid w:val="00203F8A"/>
    <w:rsid w:val="00205117"/>
    <w:rsid w:val="00206688"/>
    <w:rsid w:val="002079F2"/>
    <w:rsid w:val="00207E37"/>
    <w:rsid w:val="00207F44"/>
    <w:rsid w:val="0021036D"/>
    <w:rsid w:val="00211229"/>
    <w:rsid w:val="002112AF"/>
    <w:rsid w:val="00211872"/>
    <w:rsid w:val="00211E4E"/>
    <w:rsid w:val="0021273F"/>
    <w:rsid w:val="00212A34"/>
    <w:rsid w:val="00213282"/>
    <w:rsid w:val="002132E5"/>
    <w:rsid w:val="00213329"/>
    <w:rsid w:val="00214BF8"/>
    <w:rsid w:val="00215BF3"/>
    <w:rsid w:val="002168D9"/>
    <w:rsid w:val="00216B35"/>
    <w:rsid w:val="00216BB6"/>
    <w:rsid w:val="00217076"/>
    <w:rsid w:val="002174EB"/>
    <w:rsid w:val="002211F7"/>
    <w:rsid w:val="00221697"/>
    <w:rsid w:val="0022227B"/>
    <w:rsid w:val="002222DC"/>
    <w:rsid w:val="0022256B"/>
    <w:rsid w:val="00222DC9"/>
    <w:rsid w:val="00222F3D"/>
    <w:rsid w:val="00223C92"/>
    <w:rsid w:val="00223E68"/>
    <w:rsid w:val="00224839"/>
    <w:rsid w:val="00224A28"/>
    <w:rsid w:val="00225280"/>
    <w:rsid w:val="00225B71"/>
    <w:rsid w:val="0022604B"/>
    <w:rsid w:val="00226DF0"/>
    <w:rsid w:val="00226FCF"/>
    <w:rsid w:val="0022732E"/>
    <w:rsid w:val="00227540"/>
    <w:rsid w:val="002279D2"/>
    <w:rsid w:val="00227C89"/>
    <w:rsid w:val="00227CE8"/>
    <w:rsid w:val="002303A6"/>
    <w:rsid w:val="002305B9"/>
    <w:rsid w:val="00230D2A"/>
    <w:rsid w:val="00231175"/>
    <w:rsid w:val="00232F79"/>
    <w:rsid w:val="0023336E"/>
    <w:rsid w:val="0023377B"/>
    <w:rsid w:val="00233CB7"/>
    <w:rsid w:val="00235692"/>
    <w:rsid w:val="002358F8"/>
    <w:rsid w:val="00236BC4"/>
    <w:rsid w:val="002378E6"/>
    <w:rsid w:val="00240371"/>
    <w:rsid w:val="00240F8F"/>
    <w:rsid w:val="002410B7"/>
    <w:rsid w:val="0024178C"/>
    <w:rsid w:val="00241947"/>
    <w:rsid w:val="00242176"/>
    <w:rsid w:val="0024227B"/>
    <w:rsid w:val="00242B4E"/>
    <w:rsid w:val="00242C23"/>
    <w:rsid w:val="00242CC5"/>
    <w:rsid w:val="00243034"/>
    <w:rsid w:val="002437DA"/>
    <w:rsid w:val="00243DFE"/>
    <w:rsid w:val="00244458"/>
    <w:rsid w:val="00244460"/>
    <w:rsid w:val="002461EC"/>
    <w:rsid w:val="00246369"/>
    <w:rsid w:val="00246759"/>
    <w:rsid w:val="00246821"/>
    <w:rsid w:val="00246D6C"/>
    <w:rsid w:val="00246F52"/>
    <w:rsid w:val="002474F5"/>
    <w:rsid w:val="00247928"/>
    <w:rsid w:val="002479B6"/>
    <w:rsid w:val="00247AF3"/>
    <w:rsid w:val="00250AB8"/>
    <w:rsid w:val="00251724"/>
    <w:rsid w:val="00251935"/>
    <w:rsid w:val="00251A46"/>
    <w:rsid w:val="00252355"/>
    <w:rsid w:val="002524B8"/>
    <w:rsid w:val="002526EE"/>
    <w:rsid w:val="00252857"/>
    <w:rsid w:val="00252D8F"/>
    <w:rsid w:val="00253E44"/>
    <w:rsid w:val="00254615"/>
    <w:rsid w:val="0025472D"/>
    <w:rsid w:val="00254904"/>
    <w:rsid w:val="00254CF9"/>
    <w:rsid w:val="0025593C"/>
    <w:rsid w:val="002560C3"/>
    <w:rsid w:val="00256233"/>
    <w:rsid w:val="00256296"/>
    <w:rsid w:val="002567CC"/>
    <w:rsid w:val="00256E88"/>
    <w:rsid w:val="0025734A"/>
    <w:rsid w:val="00257FA9"/>
    <w:rsid w:val="00261188"/>
    <w:rsid w:val="002617A9"/>
    <w:rsid w:val="00261CB5"/>
    <w:rsid w:val="00262088"/>
    <w:rsid w:val="00262367"/>
    <w:rsid w:val="00262671"/>
    <w:rsid w:val="00262A40"/>
    <w:rsid w:val="00262DA8"/>
    <w:rsid w:val="00264835"/>
    <w:rsid w:val="00265BD8"/>
    <w:rsid w:val="00266712"/>
    <w:rsid w:val="002668BC"/>
    <w:rsid w:val="00266CD6"/>
    <w:rsid w:val="00266FC4"/>
    <w:rsid w:val="00267194"/>
    <w:rsid w:val="002676C0"/>
    <w:rsid w:val="00267DCC"/>
    <w:rsid w:val="002702BE"/>
    <w:rsid w:val="002714D5"/>
    <w:rsid w:val="0027167C"/>
    <w:rsid w:val="00271C09"/>
    <w:rsid w:val="00272058"/>
    <w:rsid w:val="00272B04"/>
    <w:rsid w:val="00272DA3"/>
    <w:rsid w:val="00273167"/>
    <w:rsid w:val="002742EB"/>
    <w:rsid w:val="002745FA"/>
    <w:rsid w:val="002747F4"/>
    <w:rsid w:val="002749CD"/>
    <w:rsid w:val="00274B68"/>
    <w:rsid w:val="00274BE8"/>
    <w:rsid w:val="00276ECA"/>
    <w:rsid w:val="00277197"/>
    <w:rsid w:val="00277586"/>
    <w:rsid w:val="00277669"/>
    <w:rsid w:val="00277735"/>
    <w:rsid w:val="00280151"/>
    <w:rsid w:val="00280500"/>
    <w:rsid w:val="00280AF4"/>
    <w:rsid w:val="00281084"/>
    <w:rsid w:val="002812A9"/>
    <w:rsid w:val="00281661"/>
    <w:rsid w:val="00281F2B"/>
    <w:rsid w:val="00281F8E"/>
    <w:rsid w:val="00281FB5"/>
    <w:rsid w:val="002829D2"/>
    <w:rsid w:val="00284353"/>
    <w:rsid w:val="00284728"/>
    <w:rsid w:val="002853CB"/>
    <w:rsid w:val="002854C3"/>
    <w:rsid w:val="00285658"/>
    <w:rsid w:val="00285966"/>
    <w:rsid w:val="0028601D"/>
    <w:rsid w:val="0028606F"/>
    <w:rsid w:val="002861E4"/>
    <w:rsid w:val="0028692E"/>
    <w:rsid w:val="00286C13"/>
    <w:rsid w:val="00286F9D"/>
    <w:rsid w:val="00287250"/>
    <w:rsid w:val="00287404"/>
    <w:rsid w:val="00287FEB"/>
    <w:rsid w:val="00290D14"/>
    <w:rsid w:val="0029120F"/>
    <w:rsid w:val="00291CE5"/>
    <w:rsid w:val="00292097"/>
    <w:rsid w:val="002921BE"/>
    <w:rsid w:val="0029237D"/>
    <w:rsid w:val="00292CAD"/>
    <w:rsid w:val="00292D21"/>
    <w:rsid w:val="00293B7C"/>
    <w:rsid w:val="00293BBA"/>
    <w:rsid w:val="00294722"/>
    <w:rsid w:val="00294F99"/>
    <w:rsid w:val="0029556E"/>
    <w:rsid w:val="00296164"/>
    <w:rsid w:val="00296389"/>
    <w:rsid w:val="00296A80"/>
    <w:rsid w:val="0029733E"/>
    <w:rsid w:val="002A0797"/>
    <w:rsid w:val="002A0DBF"/>
    <w:rsid w:val="002A103A"/>
    <w:rsid w:val="002A119E"/>
    <w:rsid w:val="002A187C"/>
    <w:rsid w:val="002A18C0"/>
    <w:rsid w:val="002A1997"/>
    <w:rsid w:val="002A1B17"/>
    <w:rsid w:val="002A22C1"/>
    <w:rsid w:val="002A2447"/>
    <w:rsid w:val="002A3560"/>
    <w:rsid w:val="002A38D7"/>
    <w:rsid w:val="002A3974"/>
    <w:rsid w:val="002A3C6F"/>
    <w:rsid w:val="002A4014"/>
    <w:rsid w:val="002A4018"/>
    <w:rsid w:val="002A4123"/>
    <w:rsid w:val="002A44E0"/>
    <w:rsid w:val="002A4F74"/>
    <w:rsid w:val="002A5320"/>
    <w:rsid w:val="002A54F3"/>
    <w:rsid w:val="002A5867"/>
    <w:rsid w:val="002A59FB"/>
    <w:rsid w:val="002A5D1E"/>
    <w:rsid w:val="002A646E"/>
    <w:rsid w:val="002A65A0"/>
    <w:rsid w:val="002A66E3"/>
    <w:rsid w:val="002A6957"/>
    <w:rsid w:val="002A6CA3"/>
    <w:rsid w:val="002A6D1A"/>
    <w:rsid w:val="002A70D1"/>
    <w:rsid w:val="002A7BF5"/>
    <w:rsid w:val="002B00A0"/>
    <w:rsid w:val="002B07A2"/>
    <w:rsid w:val="002B0A37"/>
    <w:rsid w:val="002B114E"/>
    <w:rsid w:val="002B189F"/>
    <w:rsid w:val="002B19DF"/>
    <w:rsid w:val="002B2864"/>
    <w:rsid w:val="002B2BA8"/>
    <w:rsid w:val="002B32D1"/>
    <w:rsid w:val="002B335E"/>
    <w:rsid w:val="002B368B"/>
    <w:rsid w:val="002B3E80"/>
    <w:rsid w:val="002B6222"/>
    <w:rsid w:val="002B67EF"/>
    <w:rsid w:val="002B6AFE"/>
    <w:rsid w:val="002B6E1E"/>
    <w:rsid w:val="002B6E7C"/>
    <w:rsid w:val="002B73DD"/>
    <w:rsid w:val="002B7F15"/>
    <w:rsid w:val="002C114F"/>
    <w:rsid w:val="002C13A2"/>
    <w:rsid w:val="002C1D91"/>
    <w:rsid w:val="002C29D0"/>
    <w:rsid w:val="002C2E44"/>
    <w:rsid w:val="002C3C46"/>
    <w:rsid w:val="002C4857"/>
    <w:rsid w:val="002C4A34"/>
    <w:rsid w:val="002C4E36"/>
    <w:rsid w:val="002C578D"/>
    <w:rsid w:val="002C6CC7"/>
    <w:rsid w:val="002C7DDC"/>
    <w:rsid w:val="002CC7A7"/>
    <w:rsid w:val="002D03F0"/>
    <w:rsid w:val="002D0F37"/>
    <w:rsid w:val="002D114D"/>
    <w:rsid w:val="002D14B4"/>
    <w:rsid w:val="002D17AE"/>
    <w:rsid w:val="002D187E"/>
    <w:rsid w:val="002D3600"/>
    <w:rsid w:val="002D3FD1"/>
    <w:rsid w:val="002D3FE7"/>
    <w:rsid w:val="002D4527"/>
    <w:rsid w:val="002D53DB"/>
    <w:rsid w:val="002D5E6D"/>
    <w:rsid w:val="002D5FE6"/>
    <w:rsid w:val="002D6706"/>
    <w:rsid w:val="002D6AB9"/>
    <w:rsid w:val="002D6B37"/>
    <w:rsid w:val="002D6B6E"/>
    <w:rsid w:val="002D6E36"/>
    <w:rsid w:val="002D71E1"/>
    <w:rsid w:val="002D774D"/>
    <w:rsid w:val="002D7E9A"/>
    <w:rsid w:val="002E04F6"/>
    <w:rsid w:val="002E057B"/>
    <w:rsid w:val="002E0A30"/>
    <w:rsid w:val="002E0FDD"/>
    <w:rsid w:val="002E18F2"/>
    <w:rsid w:val="002E1943"/>
    <w:rsid w:val="002E19ED"/>
    <w:rsid w:val="002E1AC5"/>
    <w:rsid w:val="002E236B"/>
    <w:rsid w:val="002E25D6"/>
    <w:rsid w:val="002E283D"/>
    <w:rsid w:val="002E2BD7"/>
    <w:rsid w:val="002E4550"/>
    <w:rsid w:val="002E5758"/>
    <w:rsid w:val="002E5AB7"/>
    <w:rsid w:val="002E602F"/>
    <w:rsid w:val="002E67D0"/>
    <w:rsid w:val="002E6D1E"/>
    <w:rsid w:val="002E7BEB"/>
    <w:rsid w:val="002E7CC4"/>
    <w:rsid w:val="002F02F1"/>
    <w:rsid w:val="002F03AE"/>
    <w:rsid w:val="002F0A14"/>
    <w:rsid w:val="002F0A3E"/>
    <w:rsid w:val="002F0C54"/>
    <w:rsid w:val="002F1093"/>
    <w:rsid w:val="002F191E"/>
    <w:rsid w:val="002F1A9E"/>
    <w:rsid w:val="002F1EF5"/>
    <w:rsid w:val="002F210E"/>
    <w:rsid w:val="002F21F7"/>
    <w:rsid w:val="002F2317"/>
    <w:rsid w:val="002F27AE"/>
    <w:rsid w:val="002F2E2B"/>
    <w:rsid w:val="002F35D6"/>
    <w:rsid w:val="002F36BC"/>
    <w:rsid w:val="002F409D"/>
    <w:rsid w:val="002F531E"/>
    <w:rsid w:val="002F6104"/>
    <w:rsid w:val="002F65A5"/>
    <w:rsid w:val="002F683A"/>
    <w:rsid w:val="002F69E7"/>
    <w:rsid w:val="002F76C9"/>
    <w:rsid w:val="002F770E"/>
    <w:rsid w:val="002F7E34"/>
    <w:rsid w:val="00300813"/>
    <w:rsid w:val="003010AC"/>
    <w:rsid w:val="003012F2"/>
    <w:rsid w:val="00301CEF"/>
    <w:rsid w:val="00301D36"/>
    <w:rsid w:val="003020C0"/>
    <w:rsid w:val="00302358"/>
    <w:rsid w:val="003024F6"/>
    <w:rsid w:val="00302560"/>
    <w:rsid w:val="00302E16"/>
    <w:rsid w:val="00304272"/>
    <w:rsid w:val="00305982"/>
    <w:rsid w:val="0030722B"/>
    <w:rsid w:val="00310472"/>
    <w:rsid w:val="00311560"/>
    <w:rsid w:val="00311640"/>
    <w:rsid w:val="00311C44"/>
    <w:rsid w:val="00311F77"/>
    <w:rsid w:val="003137C9"/>
    <w:rsid w:val="00313837"/>
    <w:rsid w:val="003140D2"/>
    <w:rsid w:val="0031459A"/>
    <w:rsid w:val="00314BC7"/>
    <w:rsid w:val="00314F59"/>
    <w:rsid w:val="00315141"/>
    <w:rsid w:val="0031570A"/>
    <w:rsid w:val="00315AF4"/>
    <w:rsid w:val="00317093"/>
    <w:rsid w:val="00317474"/>
    <w:rsid w:val="00317853"/>
    <w:rsid w:val="003207DC"/>
    <w:rsid w:val="00322275"/>
    <w:rsid w:val="00324509"/>
    <w:rsid w:val="00325A58"/>
    <w:rsid w:val="00325D66"/>
    <w:rsid w:val="00326384"/>
    <w:rsid w:val="003263CA"/>
    <w:rsid w:val="00326F5F"/>
    <w:rsid w:val="0032768B"/>
    <w:rsid w:val="00327A45"/>
    <w:rsid w:val="00327F8B"/>
    <w:rsid w:val="00330025"/>
    <w:rsid w:val="003312C5"/>
    <w:rsid w:val="003313ED"/>
    <w:rsid w:val="00331E29"/>
    <w:rsid w:val="00331F7E"/>
    <w:rsid w:val="00332228"/>
    <w:rsid w:val="003322F8"/>
    <w:rsid w:val="003324FE"/>
    <w:rsid w:val="0033274A"/>
    <w:rsid w:val="00332886"/>
    <w:rsid w:val="00332B6F"/>
    <w:rsid w:val="00332BA9"/>
    <w:rsid w:val="003350DF"/>
    <w:rsid w:val="0033582B"/>
    <w:rsid w:val="0033635D"/>
    <w:rsid w:val="003364F7"/>
    <w:rsid w:val="00336F57"/>
    <w:rsid w:val="00337153"/>
    <w:rsid w:val="003374A9"/>
    <w:rsid w:val="003375F9"/>
    <w:rsid w:val="00337E84"/>
    <w:rsid w:val="0034031F"/>
    <w:rsid w:val="0034077F"/>
    <w:rsid w:val="003407EC"/>
    <w:rsid w:val="003408AC"/>
    <w:rsid w:val="00340E33"/>
    <w:rsid w:val="00340E8B"/>
    <w:rsid w:val="003416B4"/>
    <w:rsid w:val="003421F5"/>
    <w:rsid w:val="0034328D"/>
    <w:rsid w:val="00344A8D"/>
    <w:rsid w:val="00344DEC"/>
    <w:rsid w:val="00344FBD"/>
    <w:rsid w:val="00345B52"/>
    <w:rsid w:val="00345E71"/>
    <w:rsid w:val="00346114"/>
    <w:rsid w:val="003461E0"/>
    <w:rsid w:val="00346839"/>
    <w:rsid w:val="003474ED"/>
    <w:rsid w:val="0035015E"/>
    <w:rsid w:val="00350944"/>
    <w:rsid w:val="00350AAE"/>
    <w:rsid w:val="00350E6A"/>
    <w:rsid w:val="00350FE5"/>
    <w:rsid w:val="0035125A"/>
    <w:rsid w:val="0035140E"/>
    <w:rsid w:val="00352616"/>
    <w:rsid w:val="003528C4"/>
    <w:rsid w:val="003532C8"/>
    <w:rsid w:val="0035341D"/>
    <w:rsid w:val="0035351B"/>
    <w:rsid w:val="0035378E"/>
    <w:rsid w:val="00353AA4"/>
    <w:rsid w:val="00354131"/>
    <w:rsid w:val="00354760"/>
    <w:rsid w:val="00354EEE"/>
    <w:rsid w:val="00355122"/>
    <w:rsid w:val="003561DF"/>
    <w:rsid w:val="003562E6"/>
    <w:rsid w:val="00356ABE"/>
    <w:rsid w:val="003570F7"/>
    <w:rsid w:val="003573EB"/>
    <w:rsid w:val="00357455"/>
    <w:rsid w:val="00360815"/>
    <w:rsid w:val="00360858"/>
    <w:rsid w:val="00360E7F"/>
    <w:rsid w:val="003614BC"/>
    <w:rsid w:val="0036192D"/>
    <w:rsid w:val="00361CAF"/>
    <w:rsid w:val="00363991"/>
    <w:rsid w:val="00363F8F"/>
    <w:rsid w:val="00364B89"/>
    <w:rsid w:val="00365597"/>
    <w:rsid w:val="0036657B"/>
    <w:rsid w:val="00366E8E"/>
    <w:rsid w:val="00366EFA"/>
    <w:rsid w:val="0036707E"/>
    <w:rsid w:val="003675EC"/>
    <w:rsid w:val="003677C4"/>
    <w:rsid w:val="003705D2"/>
    <w:rsid w:val="003709D4"/>
    <w:rsid w:val="00370CEE"/>
    <w:rsid w:val="00370FE5"/>
    <w:rsid w:val="0037144E"/>
    <w:rsid w:val="00371A04"/>
    <w:rsid w:val="00371F41"/>
    <w:rsid w:val="00372F19"/>
    <w:rsid w:val="0037309E"/>
    <w:rsid w:val="00373A94"/>
    <w:rsid w:val="00373AD7"/>
    <w:rsid w:val="00373ECB"/>
    <w:rsid w:val="0037460A"/>
    <w:rsid w:val="00374794"/>
    <w:rsid w:val="00374F2C"/>
    <w:rsid w:val="003756D8"/>
    <w:rsid w:val="00375F12"/>
    <w:rsid w:val="00376053"/>
    <w:rsid w:val="00376106"/>
    <w:rsid w:val="00376560"/>
    <w:rsid w:val="00376974"/>
    <w:rsid w:val="00377483"/>
    <w:rsid w:val="00377B1B"/>
    <w:rsid w:val="00377E48"/>
    <w:rsid w:val="00377EA5"/>
    <w:rsid w:val="0038003D"/>
    <w:rsid w:val="00380562"/>
    <w:rsid w:val="00381222"/>
    <w:rsid w:val="00381E8D"/>
    <w:rsid w:val="00382305"/>
    <w:rsid w:val="00382884"/>
    <w:rsid w:val="003828B2"/>
    <w:rsid w:val="00382CED"/>
    <w:rsid w:val="00382F00"/>
    <w:rsid w:val="00383BE6"/>
    <w:rsid w:val="00383CFE"/>
    <w:rsid w:val="003842AF"/>
    <w:rsid w:val="00384412"/>
    <w:rsid w:val="0038471B"/>
    <w:rsid w:val="00384A16"/>
    <w:rsid w:val="00384BAD"/>
    <w:rsid w:val="0038510B"/>
    <w:rsid w:val="00385864"/>
    <w:rsid w:val="00385C26"/>
    <w:rsid w:val="00385CB4"/>
    <w:rsid w:val="0038616F"/>
    <w:rsid w:val="00386718"/>
    <w:rsid w:val="00386DDE"/>
    <w:rsid w:val="00387271"/>
    <w:rsid w:val="00387745"/>
    <w:rsid w:val="00387C74"/>
    <w:rsid w:val="003906C4"/>
    <w:rsid w:val="003906F8"/>
    <w:rsid w:val="003909CD"/>
    <w:rsid w:val="00390A21"/>
    <w:rsid w:val="00390E14"/>
    <w:rsid w:val="0039149C"/>
    <w:rsid w:val="00391A74"/>
    <w:rsid w:val="00391D53"/>
    <w:rsid w:val="00391F25"/>
    <w:rsid w:val="0039211B"/>
    <w:rsid w:val="00392258"/>
    <w:rsid w:val="003925E5"/>
    <w:rsid w:val="00392C60"/>
    <w:rsid w:val="00392F8C"/>
    <w:rsid w:val="003932C8"/>
    <w:rsid w:val="003935F1"/>
    <w:rsid w:val="00394009"/>
    <w:rsid w:val="00394C43"/>
    <w:rsid w:val="00395A43"/>
    <w:rsid w:val="003969A1"/>
    <w:rsid w:val="003970B6"/>
    <w:rsid w:val="003A09AB"/>
    <w:rsid w:val="003A0C89"/>
    <w:rsid w:val="003A175B"/>
    <w:rsid w:val="003A192A"/>
    <w:rsid w:val="003A3757"/>
    <w:rsid w:val="003A3A7F"/>
    <w:rsid w:val="003A3B17"/>
    <w:rsid w:val="003A3B61"/>
    <w:rsid w:val="003A3B85"/>
    <w:rsid w:val="003A4360"/>
    <w:rsid w:val="003A4501"/>
    <w:rsid w:val="003A47A1"/>
    <w:rsid w:val="003A55AF"/>
    <w:rsid w:val="003A569A"/>
    <w:rsid w:val="003A5BAC"/>
    <w:rsid w:val="003A6529"/>
    <w:rsid w:val="003A68F4"/>
    <w:rsid w:val="003A7740"/>
    <w:rsid w:val="003A796D"/>
    <w:rsid w:val="003B0BB3"/>
    <w:rsid w:val="003B0DAC"/>
    <w:rsid w:val="003B1753"/>
    <w:rsid w:val="003B21EB"/>
    <w:rsid w:val="003B45EB"/>
    <w:rsid w:val="003B4992"/>
    <w:rsid w:val="003B4DC8"/>
    <w:rsid w:val="003B5FD4"/>
    <w:rsid w:val="003B60B1"/>
    <w:rsid w:val="003B636C"/>
    <w:rsid w:val="003B6619"/>
    <w:rsid w:val="003B6CE9"/>
    <w:rsid w:val="003B7A01"/>
    <w:rsid w:val="003C00A9"/>
    <w:rsid w:val="003C0129"/>
    <w:rsid w:val="003C0580"/>
    <w:rsid w:val="003C0A93"/>
    <w:rsid w:val="003C0BBC"/>
    <w:rsid w:val="003C14FE"/>
    <w:rsid w:val="003C191B"/>
    <w:rsid w:val="003C1AA8"/>
    <w:rsid w:val="003C2995"/>
    <w:rsid w:val="003C2DF8"/>
    <w:rsid w:val="003C2F12"/>
    <w:rsid w:val="003C3B48"/>
    <w:rsid w:val="003C3C3A"/>
    <w:rsid w:val="003C45F2"/>
    <w:rsid w:val="003C522A"/>
    <w:rsid w:val="003C543B"/>
    <w:rsid w:val="003C6445"/>
    <w:rsid w:val="003C6796"/>
    <w:rsid w:val="003C6A67"/>
    <w:rsid w:val="003C6C76"/>
    <w:rsid w:val="003C6D0B"/>
    <w:rsid w:val="003C6DE8"/>
    <w:rsid w:val="003C6DF4"/>
    <w:rsid w:val="003C77AE"/>
    <w:rsid w:val="003C7B45"/>
    <w:rsid w:val="003D1E22"/>
    <w:rsid w:val="003D2168"/>
    <w:rsid w:val="003D2AC4"/>
    <w:rsid w:val="003D2B56"/>
    <w:rsid w:val="003D4542"/>
    <w:rsid w:val="003D49CA"/>
    <w:rsid w:val="003D551B"/>
    <w:rsid w:val="003D568F"/>
    <w:rsid w:val="003D5D49"/>
    <w:rsid w:val="003D601B"/>
    <w:rsid w:val="003D63EA"/>
    <w:rsid w:val="003D648B"/>
    <w:rsid w:val="003D65B3"/>
    <w:rsid w:val="003D6924"/>
    <w:rsid w:val="003D6AD2"/>
    <w:rsid w:val="003D7500"/>
    <w:rsid w:val="003D75B0"/>
    <w:rsid w:val="003E0074"/>
    <w:rsid w:val="003E1A11"/>
    <w:rsid w:val="003E1B74"/>
    <w:rsid w:val="003E1F88"/>
    <w:rsid w:val="003E3140"/>
    <w:rsid w:val="003E3516"/>
    <w:rsid w:val="003E3B4A"/>
    <w:rsid w:val="003E4D17"/>
    <w:rsid w:val="003E57CB"/>
    <w:rsid w:val="003E5A15"/>
    <w:rsid w:val="003E5D63"/>
    <w:rsid w:val="003E6BB8"/>
    <w:rsid w:val="003F08C6"/>
    <w:rsid w:val="003F3839"/>
    <w:rsid w:val="003F3A15"/>
    <w:rsid w:val="003F3B66"/>
    <w:rsid w:val="003F53E9"/>
    <w:rsid w:val="003F58FD"/>
    <w:rsid w:val="003F6996"/>
    <w:rsid w:val="003F7221"/>
    <w:rsid w:val="003F78DF"/>
    <w:rsid w:val="003F7CF0"/>
    <w:rsid w:val="00400190"/>
    <w:rsid w:val="0040043A"/>
    <w:rsid w:val="00400486"/>
    <w:rsid w:val="00400653"/>
    <w:rsid w:val="004012F8"/>
    <w:rsid w:val="00401508"/>
    <w:rsid w:val="004015D2"/>
    <w:rsid w:val="00401817"/>
    <w:rsid w:val="0040181D"/>
    <w:rsid w:val="00401CFE"/>
    <w:rsid w:val="00401E4C"/>
    <w:rsid w:val="00402311"/>
    <w:rsid w:val="00402708"/>
    <w:rsid w:val="0040288E"/>
    <w:rsid w:val="00402972"/>
    <w:rsid w:val="00403566"/>
    <w:rsid w:val="0040447C"/>
    <w:rsid w:val="004045E1"/>
    <w:rsid w:val="00404AA7"/>
    <w:rsid w:val="004051A3"/>
    <w:rsid w:val="00405324"/>
    <w:rsid w:val="004057DB"/>
    <w:rsid w:val="00405F43"/>
    <w:rsid w:val="00406DBF"/>
    <w:rsid w:val="00407C59"/>
    <w:rsid w:val="00407DE3"/>
    <w:rsid w:val="00407E39"/>
    <w:rsid w:val="00410DBF"/>
    <w:rsid w:val="00410EDC"/>
    <w:rsid w:val="00411118"/>
    <w:rsid w:val="00411B0F"/>
    <w:rsid w:val="00412CAA"/>
    <w:rsid w:val="00412F4B"/>
    <w:rsid w:val="004130B6"/>
    <w:rsid w:val="004132A1"/>
    <w:rsid w:val="0041390F"/>
    <w:rsid w:val="00413AD1"/>
    <w:rsid w:val="00413D46"/>
    <w:rsid w:val="00415FA9"/>
    <w:rsid w:val="004160F7"/>
    <w:rsid w:val="00416230"/>
    <w:rsid w:val="004166DF"/>
    <w:rsid w:val="00416F47"/>
    <w:rsid w:val="00417465"/>
    <w:rsid w:val="00417B5C"/>
    <w:rsid w:val="0042004F"/>
    <w:rsid w:val="004201C7"/>
    <w:rsid w:val="00420538"/>
    <w:rsid w:val="0042090F"/>
    <w:rsid w:val="00420A34"/>
    <w:rsid w:val="00420CB0"/>
    <w:rsid w:val="00421B8F"/>
    <w:rsid w:val="00421D31"/>
    <w:rsid w:val="00421D78"/>
    <w:rsid w:val="00422731"/>
    <w:rsid w:val="004231E7"/>
    <w:rsid w:val="00423281"/>
    <w:rsid w:val="00423DFE"/>
    <w:rsid w:val="0042496D"/>
    <w:rsid w:val="00424F29"/>
    <w:rsid w:val="00426027"/>
    <w:rsid w:val="0043030A"/>
    <w:rsid w:val="0043106D"/>
    <w:rsid w:val="004316B1"/>
    <w:rsid w:val="004318BB"/>
    <w:rsid w:val="00432254"/>
    <w:rsid w:val="00432943"/>
    <w:rsid w:val="00432C8C"/>
    <w:rsid w:val="004336BB"/>
    <w:rsid w:val="00433963"/>
    <w:rsid w:val="0043403C"/>
    <w:rsid w:val="00434550"/>
    <w:rsid w:val="00434B0E"/>
    <w:rsid w:val="00434F09"/>
    <w:rsid w:val="00435308"/>
    <w:rsid w:val="00435B65"/>
    <w:rsid w:val="00435E8E"/>
    <w:rsid w:val="00435F9E"/>
    <w:rsid w:val="004365D7"/>
    <w:rsid w:val="004366A8"/>
    <w:rsid w:val="0043689F"/>
    <w:rsid w:val="00440A5B"/>
    <w:rsid w:val="00441257"/>
    <w:rsid w:val="004413BC"/>
    <w:rsid w:val="0044145C"/>
    <w:rsid w:val="00442351"/>
    <w:rsid w:val="004425D4"/>
    <w:rsid w:val="0044307F"/>
    <w:rsid w:val="00443267"/>
    <w:rsid w:val="00443678"/>
    <w:rsid w:val="00443ED7"/>
    <w:rsid w:val="00444CB8"/>
    <w:rsid w:val="00445044"/>
    <w:rsid w:val="00445E26"/>
    <w:rsid w:val="00446731"/>
    <w:rsid w:val="00447A4D"/>
    <w:rsid w:val="00447DEB"/>
    <w:rsid w:val="00447EC2"/>
    <w:rsid w:val="00450A70"/>
    <w:rsid w:val="00451691"/>
    <w:rsid w:val="004520D8"/>
    <w:rsid w:val="0045219A"/>
    <w:rsid w:val="004525EB"/>
    <w:rsid w:val="00453FA2"/>
    <w:rsid w:val="00454D99"/>
    <w:rsid w:val="004556BD"/>
    <w:rsid w:val="0045629B"/>
    <w:rsid w:val="00456307"/>
    <w:rsid w:val="00456595"/>
    <w:rsid w:val="004569C0"/>
    <w:rsid w:val="00456BB0"/>
    <w:rsid w:val="00456DD5"/>
    <w:rsid w:val="00456F5E"/>
    <w:rsid w:val="00457230"/>
    <w:rsid w:val="004600AD"/>
    <w:rsid w:val="0046026E"/>
    <w:rsid w:val="0046032C"/>
    <w:rsid w:val="004615C5"/>
    <w:rsid w:val="00461A31"/>
    <w:rsid w:val="00462B7B"/>
    <w:rsid w:val="00463016"/>
    <w:rsid w:val="004630D9"/>
    <w:rsid w:val="00463522"/>
    <w:rsid w:val="00463AB9"/>
    <w:rsid w:val="004644B8"/>
    <w:rsid w:val="004654E8"/>
    <w:rsid w:val="00466656"/>
    <w:rsid w:val="00466D70"/>
    <w:rsid w:val="00466E9A"/>
    <w:rsid w:val="00467595"/>
    <w:rsid w:val="00470628"/>
    <w:rsid w:val="00470AB5"/>
    <w:rsid w:val="00470C9B"/>
    <w:rsid w:val="00471098"/>
    <w:rsid w:val="00471458"/>
    <w:rsid w:val="00472022"/>
    <w:rsid w:val="00472658"/>
    <w:rsid w:val="00472822"/>
    <w:rsid w:val="0047297B"/>
    <w:rsid w:val="00473189"/>
    <w:rsid w:val="00473A4E"/>
    <w:rsid w:val="00474315"/>
    <w:rsid w:val="004743B9"/>
    <w:rsid w:val="00474F18"/>
    <w:rsid w:val="00474F22"/>
    <w:rsid w:val="0047606F"/>
    <w:rsid w:val="00476188"/>
    <w:rsid w:val="004769ED"/>
    <w:rsid w:val="0047729E"/>
    <w:rsid w:val="00477AA3"/>
    <w:rsid w:val="004803F4"/>
    <w:rsid w:val="00480B83"/>
    <w:rsid w:val="00481136"/>
    <w:rsid w:val="00481608"/>
    <w:rsid w:val="00481C7C"/>
    <w:rsid w:val="0048285A"/>
    <w:rsid w:val="004831DE"/>
    <w:rsid w:val="004834D0"/>
    <w:rsid w:val="0048370D"/>
    <w:rsid w:val="00483B0D"/>
    <w:rsid w:val="00484746"/>
    <w:rsid w:val="004849E4"/>
    <w:rsid w:val="00484A0C"/>
    <w:rsid w:val="00485336"/>
    <w:rsid w:val="00486EC7"/>
    <w:rsid w:val="00487069"/>
    <w:rsid w:val="00490369"/>
    <w:rsid w:val="00490A6D"/>
    <w:rsid w:val="0049104A"/>
    <w:rsid w:val="004912A3"/>
    <w:rsid w:val="0049187C"/>
    <w:rsid w:val="00491931"/>
    <w:rsid w:val="00491BBB"/>
    <w:rsid w:val="00491BCF"/>
    <w:rsid w:val="00492073"/>
    <w:rsid w:val="004928EC"/>
    <w:rsid w:val="00492FE5"/>
    <w:rsid w:val="004930FE"/>
    <w:rsid w:val="00493411"/>
    <w:rsid w:val="004935FF"/>
    <w:rsid w:val="00493858"/>
    <w:rsid w:val="00493937"/>
    <w:rsid w:val="00493F24"/>
    <w:rsid w:val="0049456D"/>
    <w:rsid w:val="004947EE"/>
    <w:rsid w:val="00494ACF"/>
    <w:rsid w:val="00494BBB"/>
    <w:rsid w:val="004957E3"/>
    <w:rsid w:val="00495CAE"/>
    <w:rsid w:val="00496423"/>
    <w:rsid w:val="00496517"/>
    <w:rsid w:val="00496A05"/>
    <w:rsid w:val="00496B22"/>
    <w:rsid w:val="00496D29"/>
    <w:rsid w:val="004970E9"/>
    <w:rsid w:val="00497BF0"/>
    <w:rsid w:val="004A0267"/>
    <w:rsid w:val="004A04AC"/>
    <w:rsid w:val="004A05BE"/>
    <w:rsid w:val="004A0F2E"/>
    <w:rsid w:val="004A10ED"/>
    <w:rsid w:val="004A18BB"/>
    <w:rsid w:val="004A1FC8"/>
    <w:rsid w:val="004A214D"/>
    <w:rsid w:val="004A21F1"/>
    <w:rsid w:val="004A32F3"/>
    <w:rsid w:val="004A3D22"/>
    <w:rsid w:val="004A3E08"/>
    <w:rsid w:val="004A4250"/>
    <w:rsid w:val="004A449A"/>
    <w:rsid w:val="004A471C"/>
    <w:rsid w:val="004A4BCA"/>
    <w:rsid w:val="004A713D"/>
    <w:rsid w:val="004A7BCF"/>
    <w:rsid w:val="004A7ED7"/>
    <w:rsid w:val="004B0A30"/>
    <w:rsid w:val="004B0C23"/>
    <w:rsid w:val="004B0CA5"/>
    <w:rsid w:val="004B11C6"/>
    <w:rsid w:val="004B13E9"/>
    <w:rsid w:val="004B13F7"/>
    <w:rsid w:val="004B1F80"/>
    <w:rsid w:val="004B2039"/>
    <w:rsid w:val="004B212D"/>
    <w:rsid w:val="004B25BC"/>
    <w:rsid w:val="004B274C"/>
    <w:rsid w:val="004B2F22"/>
    <w:rsid w:val="004B38A9"/>
    <w:rsid w:val="004B3A74"/>
    <w:rsid w:val="004B3DEB"/>
    <w:rsid w:val="004B4776"/>
    <w:rsid w:val="004B4A61"/>
    <w:rsid w:val="004B4E65"/>
    <w:rsid w:val="004B501F"/>
    <w:rsid w:val="004B54F9"/>
    <w:rsid w:val="004B5AF4"/>
    <w:rsid w:val="004B64F0"/>
    <w:rsid w:val="004B7ABE"/>
    <w:rsid w:val="004B7B7E"/>
    <w:rsid w:val="004B7E0A"/>
    <w:rsid w:val="004C0285"/>
    <w:rsid w:val="004C0313"/>
    <w:rsid w:val="004C0FFD"/>
    <w:rsid w:val="004C1E4B"/>
    <w:rsid w:val="004C24AC"/>
    <w:rsid w:val="004C2D40"/>
    <w:rsid w:val="004C2E54"/>
    <w:rsid w:val="004C35BA"/>
    <w:rsid w:val="004C3E5C"/>
    <w:rsid w:val="004C434D"/>
    <w:rsid w:val="004C4ACC"/>
    <w:rsid w:val="004C4E3D"/>
    <w:rsid w:val="004C528B"/>
    <w:rsid w:val="004C5739"/>
    <w:rsid w:val="004C5C45"/>
    <w:rsid w:val="004C5CA6"/>
    <w:rsid w:val="004C65E3"/>
    <w:rsid w:val="004C75B0"/>
    <w:rsid w:val="004C79D2"/>
    <w:rsid w:val="004D0E96"/>
    <w:rsid w:val="004D1A8D"/>
    <w:rsid w:val="004D216B"/>
    <w:rsid w:val="004D28B8"/>
    <w:rsid w:val="004D2C25"/>
    <w:rsid w:val="004D30DB"/>
    <w:rsid w:val="004D3F99"/>
    <w:rsid w:val="004D4096"/>
    <w:rsid w:val="004D41C0"/>
    <w:rsid w:val="004D43BD"/>
    <w:rsid w:val="004D4766"/>
    <w:rsid w:val="004D4E13"/>
    <w:rsid w:val="004D518A"/>
    <w:rsid w:val="004D5643"/>
    <w:rsid w:val="004D5BE6"/>
    <w:rsid w:val="004D5E00"/>
    <w:rsid w:val="004D5FE6"/>
    <w:rsid w:val="004D6B3C"/>
    <w:rsid w:val="004D6D4F"/>
    <w:rsid w:val="004D6F06"/>
    <w:rsid w:val="004D7388"/>
    <w:rsid w:val="004D7492"/>
    <w:rsid w:val="004D76B3"/>
    <w:rsid w:val="004E18DA"/>
    <w:rsid w:val="004E1983"/>
    <w:rsid w:val="004E1D4D"/>
    <w:rsid w:val="004E39A5"/>
    <w:rsid w:val="004E3EF3"/>
    <w:rsid w:val="004E46AD"/>
    <w:rsid w:val="004E46B8"/>
    <w:rsid w:val="004E493B"/>
    <w:rsid w:val="004E4D86"/>
    <w:rsid w:val="004E610A"/>
    <w:rsid w:val="004E658A"/>
    <w:rsid w:val="004E68F9"/>
    <w:rsid w:val="004E6CA6"/>
    <w:rsid w:val="004E7A5E"/>
    <w:rsid w:val="004F0A2D"/>
    <w:rsid w:val="004F0A7E"/>
    <w:rsid w:val="004F0CAB"/>
    <w:rsid w:val="004F0E44"/>
    <w:rsid w:val="004F10C1"/>
    <w:rsid w:val="004F1F9F"/>
    <w:rsid w:val="004F2731"/>
    <w:rsid w:val="004F2793"/>
    <w:rsid w:val="004F29CF"/>
    <w:rsid w:val="004F2A04"/>
    <w:rsid w:val="004F2C62"/>
    <w:rsid w:val="004F3451"/>
    <w:rsid w:val="004F3581"/>
    <w:rsid w:val="004F4342"/>
    <w:rsid w:val="004F4A13"/>
    <w:rsid w:val="004F4B08"/>
    <w:rsid w:val="004F4C17"/>
    <w:rsid w:val="004F4ECD"/>
    <w:rsid w:val="004F573E"/>
    <w:rsid w:val="004F5928"/>
    <w:rsid w:val="004F5D54"/>
    <w:rsid w:val="004F5E5C"/>
    <w:rsid w:val="005000C8"/>
    <w:rsid w:val="00500130"/>
    <w:rsid w:val="00500204"/>
    <w:rsid w:val="005007CE"/>
    <w:rsid w:val="00501717"/>
    <w:rsid w:val="00501742"/>
    <w:rsid w:val="00501893"/>
    <w:rsid w:val="00502460"/>
    <w:rsid w:val="005024BC"/>
    <w:rsid w:val="00502B13"/>
    <w:rsid w:val="00502FF7"/>
    <w:rsid w:val="0050310D"/>
    <w:rsid w:val="005033D5"/>
    <w:rsid w:val="005042FD"/>
    <w:rsid w:val="00504393"/>
    <w:rsid w:val="00504420"/>
    <w:rsid w:val="00504472"/>
    <w:rsid w:val="0050493A"/>
    <w:rsid w:val="00504D13"/>
    <w:rsid w:val="00504E72"/>
    <w:rsid w:val="0050623B"/>
    <w:rsid w:val="00506517"/>
    <w:rsid w:val="005067FA"/>
    <w:rsid w:val="00506BC2"/>
    <w:rsid w:val="00507165"/>
    <w:rsid w:val="005073F7"/>
    <w:rsid w:val="00507B73"/>
    <w:rsid w:val="00510030"/>
    <w:rsid w:val="0051047C"/>
    <w:rsid w:val="0051089F"/>
    <w:rsid w:val="00510BF5"/>
    <w:rsid w:val="00511629"/>
    <w:rsid w:val="005117DD"/>
    <w:rsid w:val="00511A9F"/>
    <w:rsid w:val="005120B7"/>
    <w:rsid w:val="005124F0"/>
    <w:rsid w:val="00512857"/>
    <w:rsid w:val="005128DC"/>
    <w:rsid w:val="00512C44"/>
    <w:rsid w:val="00513344"/>
    <w:rsid w:val="00513750"/>
    <w:rsid w:val="00513DDE"/>
    <w:rsid w:val="00513F67"/>
    <w:rsid w:val="00514D2E"/>
    <w:rsid w:val="00514D88"/>
    <w:rsid w:val="00514F15"/>
    <w:rsid w:val="005153DE"/>
    <w:rsid w:val="00515556"/>
    <w:rsid w:val="005161C6"/>
    <w:rsid w:val="00516519"/>
    <w:rsid w:val="00516C67"/>
    <w:rsid w:val="00516CD3"/>
    <w:rsid w:val="0051799D"/>
    <w:rsid w:val="00517DD6"/>
    <w:rsid w:val="00520142"/>
    <w:rsid w:val="0052083E"/>
    <w:rsid w:val="00520C98"/>
    <w:rsid w:val="00520DFB"/>
    <w:rsid w:val="005210F7"/>
    <w:rsid w:val="00521230"/>
    <w:rsid w:val="0052134B"/>
    <w:rsid w:val="00521509"/>
    <w:rsid w:val="00521848"/>
    <w:rsid w:val="00521AC9"/>
    <w:rsid w:val="00521E68"/>
    <w:rsid w:val="005225E5"/>
    <w:rsid w:val="00522716"/>
    <w:rsid w:val="005229D8"/>
    <w:rsid w:val="00522F74"/>
    <w:rsid w:val="005232DE"/>
    <w:rsid w:val="00523655"/>
    <w:rsid w:val="00523685"/>
    <w:rsid w:val="005238D8"/>
    <w:rsid w:val="005253C2"/>
    <w:rsid w:val="00525649"/>
    <w:rsid w:val="00525CE4"/>
    <w:rsid w:val="005262D0"/>
    <w:rsid w:val="00527827"/>
    <w:rsid w:val="005279D4"/>
    <w:rsid w:val="005303F1"/>
    <w:rsid w:val="00530B26"/>
    <w:rsid w:val="00531477"/>
    <w:rsid w:val="00531805"/>
    <w:rsid w:val="00531F74"/>
    <w:rsid w:val="005326A9"/>
    <w:rsid w:val="00532713"/>
    <w:rsid w:val="005328B0"/>
    <w:rsid w:val="00532CD8"/>
    <w:rsid w:val="005332E3"/>
    <w:rsid w:val="00533909"/>
    <w:rsid w:val="005339B4"/>
    <w:rsid w:val="005339EA"/>
    <w:rsid w:val="00533A5F"/>
    <w:rsid w:val="00533AB3"/>
    <w:rsid w:val="00533AE2"/>
    <w:rsid w:val="005343D7"/>
    <w:rsid w:val="00534B01"/>
    <w:rsid w:val="00534E00"/>
    <w:rsid w:val="00535034"/>
    <w:rsid w:val="0053525B"/>
    <w:rsid w:val="0053533B"/>
    <w:rsid w:val="00535CC3"/>
    <w:rsid w:val="00536AD9"/>
    <w:rsid w:val="0053776D"/>
    <w:rsid w:val="00537956"/>
    <w:rsid w:val="00537DB2"/>
    <w:rsid w:val="00540F24"/>
    <w:rsid w:val="005410B0"/>
    <w:rsid w:val="005416B0"/>
    <w:rsid w:val="00541702"/>
    <w:rsid w:val="0054191D"/>
    <w:rsid w:val="00541CF2"/>
    <w:rsid w:val="00541FAF"/>
    <w:rsid w:val="005426DB"/>
    <w:rsid w:val="00542F58"/>
    <w:rsid w:val="00543206"/>
    <w:rsid w:val="00543299"/>
    <w:rsid w:val="005444AB"/>
    <w:rsid w:val="00544D18"/>
    <w:rsid w:val="00544EAD"/>
    <w:rsid w:val="0054509C"/>
    <w:rsid w:val="005453C5"/>
    <w:rsid w:val="005466F8"/>
    <w:rsid w:val="00546F77"/>
    <w:rsid w:val="00547362"/>
    <w:rsid w:val="00547604"/>
    <w:rsid w:val="0054777B"/>
    <w:rsid w:val="005505DD"/>
    <w:rsid w:val="00550B0F"/>
    <w:rsid w:val="00550DD0"/>
    <w:rsid w:val="005515D1"/>
    <w:rsid w:val="00551A01"/>
    <w:rsid w:val="00551A92"/>
    <w:rsid w:val="00551B71"/>
    <w:rsid w:val="00552631"/>
    <w:rsid w:val="00553FF8"/>
    <w:rsid w:val="00554119"/>
    <w:rsid w:val="005543CB"/>
    <w:rsid w:val="0055455C"/>
    <w:rsid w:val="0055485D"/>
    <w:rsid w:val="00554BAC"/>
    <w:rsid w:val="005555F2"/>
    <w:rsid w:val="00555906"/>
    <w:rsid w:val="00555A7A"/>
    <w:rsid w:val="00556C89"/>
    <w:rsid w:val="0055707D"/>
    <w:rsid w:val="005570CB"/>
    <w:rsid w:val="005570D0"/>
    <w:rsid w:val="00557195"/>
    <w:rsid w:val="00557701"/>
    <w:rsid w:val="005579B0"/>
    <w:rsid w:val="00557C50"/>
    <w:rsid w:val="00557D2C"/>
    <w:rsid w:val="00557DFE"/>
    <w:rsid w:val="00557FBB"/>
    <w:rsid w:val="00557FC9"/>
    <w:rsid w:val="00560367"/>
    <w:rsid w:val="00560E52"/>
    <w:rsid w:val="0056198D"/>
    <w:rsid w:val="00563B78"/>
    <w:rsid w:val="00563C04"/>
    <w:rsid w:val="00564721"/>
    <w:rsid w:val="00564D31"/>
    <w:rsid w:val="00565195"/>
    <w:rsid w:val="00565241"/>
    <w:rsid w:val="00565605"/>
    <w:rsid w:val="00565775"/>
    <w:rsid w:val="0056593E"/>
    <w:rsid w:val="00566133"/>
    <w:rsid w:val="00566185"/>
    <w:rsid w:val="00566AA1"/>
    <w:rsid w:val="005670AA"/>
    <w:rsid w:val="0056753C"/>
    <w:rsid w:val="00567A24"/>
    <w:rsid w:val="0057087B"/>
    <w:rsid w:val="005718DA"/>
    <w:rsid w:val="00571F43"/>
    <w:rsid w:val="0057340B"/>
    <w:rsid w:val="0057412F"/>
    <w:rsid w:val="00574965"/>
    <w:rsid w:val="0057515F"/>
    <w:rsid w:val="0057605F"/>
    <w:rsid w:val="00576F95"/>
    <w:rsid w:val="0057717F"/>
    <w:rsid w:val="005775EE"/>
    <w:rsid w:val="00577E44"/>
    <w:rsid w:val="0058005A"/>
    <w:rsid w:val="00580736"/>
    <w:rsid w:val="00581F62"/>
    <w:rsid w:val="0058216A"/>
    <w:rsid w:val="00582CDD"/>
    <w:rsid w:val="00582CED"/>
    <w:rsid w:val="00583BEC"/>
    <w:rsid w:val="00583BFE"/>
    <w:rsid w:val="00583FA5"/>
    <w:rsid w:val="00584C8E"/>
    <w:rsid w:val="00584D06"/>
    <w:rsid w:val="00585512"/>
    <w:rsid w:val="00585586"/>
    <w:rsid w:val="00586ED8"/>
    <w:rsid w:val="0058760C"/>
    <w:rsid w:val="00587DFC"/>
    <w:rsid w:val="0058A1FC"/>
    <w:rsid w:val="00591C78"/>
    <w:rsid w:val="00591FAD"/>
    <w:rsid w:val="00592BD9"/>
    <w:rsid w:val="00593162"/>
    <w:rsid w:val="0059346C"/>
    <w:rsid w:val="00593B41"/>
    <w:rsid w:val="00594410"/>
    <w:rsid w:val="00594590"/>
    <w:rsid w:val="005948BF"/>
    <w:rsid w:val="00594FE6"/>
    <w:rsid w:val="005957C5"/>
    <w:rsid w:val="00595E2A"/>
    <w:rsid w:val="005976ED"/>
    <w:rsid w:val="00597E74"/>
    <w:rsid w:val="005A00D7"/>
    <w:rsid w:val="005A0C24"/>
    <w:rsid w:val="005A0C2E"/>
    <w:rsid w:val="005A1B6A"/>
    <w:rsid w:val="005A2115"/>
    <w:rsid w:val="005A2EF0"/>
    <w:rsid w:val="005A3C17"/>
    <w:rsid w:val="005A4704"/>
    <w:rsid w:val="005A5A71"/>
    <w:rsid w:val="005A6D06"/>
    <w:rsid w:val="005A71BD"/>
    <w:rsid w:val="005A7482"/>
    <w:rsid w:val="005A7AD6"/>
    <w:rsid w:val="005B0414"/>
    <w:rsid w:val="005B0442"/>
    <w:rsid w:val="005B0622"/>
    <w:rsid w:val="005B0967"/>
    <w:rsid w:val="005B0D1F"/>
    <w:rsid w:val="005B0F59"/>
    <w:rsid w:val="005B1028"/>
    <w:rsid w:val="005B15C0"/>
    <w:rsid w:val="005B235A"/>
    <w:rsid w:val="005B2CF5"/>
    <w:rsid w:val="005B2FA9"/>
    <w:rsid w:val="005B3294"/>
    <w:rsid w:val="005B33AA"/>
    <w:rsid w:val="005B3808"/>
    <w:rsid w:val="005B3957"/>
    <w:rsid w:val="005B3D11"/>
    <w:rsid w:val="005B44F4"/>
    <w:rsid w:val="005B4642"/>
    <w:rsid w:val="005B5100"/>
    <w:rsid w:val="005B5AA8"/>
    <w:rsid w:val="005B5AFF"/>
    <w:rsid w:val="005B61C6"/>
    <w:rsid w:val="005B6768"/>
    <w:rsid w:val="005B6BD8"/>
    <w:rsid w:val="005B78C4"/>
    <w:rsid w:val="005C02B1"/>
    <w:rsid w:val="005C08B9"/>
    <w:rsid w:val="005C0A50"/>
    <w:rsid w:val="005C0BE7"/>
    <w:rsid w:val="005C170E"/>
    <w:rsid w:val="005C1CDD"/>
    <w:rsid w:val="005C2682"/>
    <w:rsid w:val="005C30D7"/>
    <w:rsid w:val="005C4021"/>
    <w:rsid w:val="005C472C"/>
    <w:rsid w:val="005C47E3"/>
    <w:rsid w:val="005C57FC"/>
    <w:rsid w:val="005C58E3"/>
    <w:rsid w:val="005C5908"/>
    <w:rsid w:val="005C6A70"/>
    <w:rsid w:val="005D0237"/>
    <w:rsid w:val="005D0861"/>
    <w:rsid w:val="005D0D1D"/>
    <w:rsid w:val="005D10E1"/>
    <w:rsid w:val="005D123A"/>
    <w:rsid w:val="005D2205"/>
    <w:rsid w:val="005D2EC4"/>
    <w:rsid w:val="005D2FC8"/>
    <w:rsid w:val="005D3BB4"/>
    <w:rsid w:val="005D3C36"/>
    <w:rsid w:val="005D3C77"/>
    <w:rsid w:val="005D3EB1"/>
    <w:rsid w:val="005D40DB"/>
    <w:rsid w:val="005D4223"/>
    <w:rsid w:val="005D4A76"/>
    <w:rsid w:val="005D4BDD"/>
    <w:rsid w:val="005D6250"/>
    <w:rsid w:val="005D6CB3"/>
    <w:rsid w:val="005D7651"/>
    <w:rsid w:val="005D7A6A"/>
    <w:rsid w:val="005D7CA3"/>
    <w:rsid w:val="005E0098"/>
    <w:rsid w:val="005E0420"/>
    <w:rsid w:val="005E0939"/>
    <w:rsid w:val="005E1CB2"/>
    <w:rsid w:val="005E1F29"/>
    <w:rsid w:val="005E20EC"/>
    <w:rsid w:val="005E272E"/>
    <w:rsid w:val="005E2BF4"/>
    <w:rsid w:val="005E2C42"/>
    <w:rsid w:val="005E33CE"/>
    <w:rsid w:val="005E38AB"/>
    <w:rsid w:val="005E3CCA"/>
    <w:rsid w:val="005E42BD"/>
    <w:rsid w:val="005E49A7"/>
    <w:rsid w:val="005E49E6"/>
    <w:rsid w:val="005E526E"/>
    <w:rsid w:val="005E5479"/>
    <w:rsid w:val="005E5B04"/>
    <w:rsid w:val="005E5F3A"/>
    <w:rsid w:val="005E60C7"/>
    <w:rsid w:val="005E6446"/>
    <w:rsid w:val="005E65BF"/>
    <w:rsid w:val="005E7154"/>
    <w:rsid w:val="005E7799"/>
    <w:rsid w:val="005E7C54"/>
    <w:rsid w:val="005E7CF7"/>
    <w:rsid w:val="005F05F2"/>
    <w:rsid w:val="005F07DF"/>
    <w:rsid w:val="005F0CC5"/>
    <w:rsid w:val="005F0E81"/>
    <w:rsid w:val="005F14C6"/>
    <w:rsid w:val="005F1727"/>
    <w:rsid w:val="005F1D7F"/>
    <w:rsid w:val="005F2779"/>
    <w:rsid w:val="005F3D08"/>
    <w:rsid w:val="005F45D2"/>
    <w:rsid w:val="005F477E"/>
    <w:rsid w:val="005F48DC"/>
    <w:rsid w:val="005F4F4E"/>
    <w:rsid w:val="005F51EC"/>
    <w:rsid w:val="005F606B"/>
    <w:rsid w:val="005F6A9A"/>
    <w:rsid w:val="005F6C30"/>
    <w:rsid w:val="005F6FC6"/>
    <w:rsid w:val="005F704C"/>
    <w:rsid w:val="005F746F"/>
    <w:rsid w:val="0060014F"/>
    <w:rsid w:val="00600E5C"/>
    <w:rsid w:val="00601488"/>
    <w:rsid w:val="006021A2"/>
    <w:rsid w:val="0060241B"/>
    <w:rsid w:val="00602667"/>
    <w:rsid w:val="00602E92"/>
    <w:rsid w:val="006031FD"/>
    <w:rsid w:val="00603741"/>
    <w:rsid w:val="0060435B"/>
    <w:rsid w:val="00604676"/>
    <w:rsid w:val="00605332"/>
    <w:rsid w:val="006060A5"/>
    <w:rsid w:val="006061AC"/>
    <w:rsid w:val="00606807"/>
    <w:rsid w:val="00606866"/>
    <w:rsid w:val="00606E44"/>
    <w:rsid w:val="00606F2C"/>
    <w:rsid w:val="006074D4"/>
    <w:rsid w:val="006076C9"/>
    <w:rsid w:val="00607B6C"/>
    <w:rsid w:val="006101E4"/>
    <w:rsid w:val="00610866"/>
    <w:rsid w:val="00610E91"/>
    <w:rsid w:val="00610FC3"/>
    <w:rsid w:val="00611028"/>
    <w:rsid w:val="00611FD0"/>
    <w:rsid w:val="00612D61"/>
    <w:rsid w:val="00612F40"/>
    <w:rsid w:val="0061302A"/>
    <w:rsid w:val="00614052"/>
    <w:rsid w:val="006141A9"/>
    <w:rsid w:val="00614700"/>
    <w:rsid w:val="00615256"/>
    <w:rsid w:val="0061535D"/>
    <w:rsid w:val="006156F5"/>
    <w:rsid w:val="00616677"/>
    <w:rsid w:val="00616EAC"/>
    <w:rsid w:val="00617636"/>
    <w:rsid w:val="00620271"/>
    <w:rsid w:val="006204DD"/>
    <w:rsid w:val="00620736"/>
    <w:rsid w:val="006209BE"/>
    <w:rsid w:val="006209C3"/>
    <w:rsid w:val="00620A01"/>
    <w:rsid w:val="00620B6C"/>
    <w:rsid w:val="00622863"/>
    <w:rsid w:val="00624219"/>
    <w:rsid w:val="00625187"/>
    <w:rsid w:val="00625DE7"/>
    <w:rsid w:val="00626AB4"/>
    <w:rsid w:val="00626CFE"/>
    <w:rsid w:val="00626FF9"/>
    <w:rsid w:val="00627929"/>
    <w:rsid w:val="00627D38"/>
    <w:rsid w:val="00627D99"/>
    <w:rsid w:val="0063011A"/>
    <w:rsid w:val="006303CE"/>
    <w:rsid w:val="0063047B"/>
    <w:rsid w:val="00630552"/>
    <w:rsid w:val="00630613"/>
    <w:rsid w:val="00630EC3"/>
    <w:rsid w:val="006326EB"/>
    <w:rsid w:val="006328BC"/>
    <w:rsid w:val="00633676"/>
    <w:rsid w:val="00633D35"/>
    <w:rsid w:val="00634714"/>
    <w:rsid w:val="0063481B"/>
    <w:rsid w:val="00634AC3"/>
    <w:rsid w:val="00634FFE"/>
    <w:rsid w:val="0063532E"/>
    <w:rsid w:val="0063580A"/>
    <w:rsid w:val="006359A9"/>
    <w:rsid w:val="00635A9C"/>
    <w:rsid w:val="00635C2D"/>
    <w:rsid w:val="00635E1F"/>
    <w:rsid w:val="006361E0"/>
    <w:rsid w:val="006373D3"/>
    <w:rsid w:val="00637588"/>
    <w:rsid w:val="006375A9"/>
    <w:rsid w:val="006379B5"/>
    <w:rsid w:val="00637C00"/>
    <w:rsid w:val="00637FA1"/>
    <w:rsid w:val="00640086"/>
    <w:rsid w:val="00640653"/>
    <w:rsid w:val="006407BD"/>
    <w:rsid w:val="006415CA"/>
    <w:rsid w:val="00641E8A"/>
    <w:rsid w:val="00642227"/>
    <w:rsid w:val="00642503"/>
    <w:rsid w:val="006426E8"/>
    <w:rsid w:val="0064287E"/>
    <w:rsid w:val="00643009"/>
    <w:rsid w:val="006439C8"/>
    <w:rsid w:val="006439D4"/>
    <w:rsid w:val="00643DFA"/>
    <w:rsid w:val="006440AA"/>
    <w:rsid w:val="00644B10"/>
    <w:rsid w:val="00645A10"/>
    <w:rsid w:val="00645C93"/>
    <w:rsid w:val="00645D8B"/>
    <w:rsid w:val="0064730C"/>
    <w:rsid w:val="006479E2"/>
    <w:rsid w:val="00647A62"/>
    <w:rsid w:val="00647A86"/>
    <w:rsid w:val="00650314"/>
    <w:rsid w:val="006507DD"/>
    <w:rsid w:val="00651096"/>
    <w:rsid w:val="0065157E"/>
    <w:rsid w:val="00651659"/>
    <w:rsid w:val="0065197C"/>
    <w:rsid w:val="00651B33"/>
    <w:rsid w:val="00652B36"/>
    <w:rsid w:val="00652E68"/>
    <w:rsid w:val="00653686"/>
    <w:rsid w:val="006540FE"/>
    <w:rsid w:val="006542E2"/>
    <w:rsid w:val="00654965"/>
    <w:rsid w:val="00654BEE"/>
    <w:rsid w:val="00655DC6"/>
    <w:rsid w:val="006563C8"/>
    <w:rsid w:val="006563CD"/>
    <w:rsid w:val="00656A91"/>
    <w:rsid w:val="00656AA1"/>
    <w:rsid w:val="006604AF"/>
    <w:rsid w:val="00660778"/>
    <w:rsid w:val="00660A3C"/>
    <w:rsid w:val="00661ADF"/>
    <w:rsid w:val="00662949"/>
    <w:rsid w:val="00662C76"/>
    <w:rsid w:val="006630D6"/>
    <w:rsid w:val="0066429B"/>
    <w:rsid w:val="006642EE"/>
    <w:rsid w:val="006645AC"/>
    <w:rsid w:val="0066520F"/>
    <w:rsid w:val="0066626C"/>
    <w:rsid w:val="00667108"/>
    <w:rsid w:val="0066726C"/>
    <w:rsid w:val="006677EF"/>
    <w:rsid w:val="0067070B"/>
    <w:rsid w:val="006713D3"/>
    <w:rsid w:val="0067224F"/>
    <w:rsid w:val="0067273D"/>
    <w:rsid w:val="006729A2"/>
    <w:rsid w:val="00672E50"/>
    <w:rsid w:val="006731DF"/>
    <w:rsid w:val="006741CB"/>
    <w:rsid w:val="00674985"/>
    <w:rsid w:val="00675860"/>
    <w:rsid w:val="006765E0"/>
    <w:rsid w:val="00676CA7"/>
    <w:rsid w:val="00677DF2"/>
    <w:rsid w:val="00677F72"/>
    <w:rsid w:val="0068051D"/>
    <w:rsid w:val="00680C63"/>
    <w:rsid w:val="00681F42"/>
    <w:rsid w:val="00682407"/>
    <w:rsid w:val="006839E3"/>
    <w:rsid w:val="006846D0"/>
    <w:rsid w:val="006855FB"/>
    <w:rsid w:val="0068591E"/>
    <w:rsid w:val="00685CFE"/>
    <w:rsid w:val="00685FCE"/>
    <w:rsid w:val="00686085"/>
    <w:rsid w:val="006874D8"/>
    <w:rsid w:val="00687552"/>
    <w:rsid w:val="00687A35"/>
    <w:rsid w:val="00687E4E"/>
    <w:rsid w:val="00690728"/>
    <w:rsid w:val="00691911"/>
    <w:rsid w:val="00691E1A"/>
    <w:rsid w:val="00691F33"/>
    <w:rsid w:val="0069201F"/>
    <w:rsid w:val="0069232D"/>
    <w:rsid w:val="006924A3"/>
    <w:rsid w:val="0069320E"/>
    <w:rsid w:val="006942AA"/>
    <w:rsid w:val="0069524A"/>
    <w:rsid w:val="00695484"/>
    <w:rsid w:val="00695531"/>
    <w:rsid w:val="00695700"/>
    <w:rsid w:val="006957CD"/>
    <w:rsid w:val="0069661F"/>
    <w:rsid w:val="00696717"/>
    <w:rsid w:val="00696F9A"/>
    <w:rsid w:val="00697CFA"/>
    <w:rsid w:val="006A00CA"/>
    <w:rsid w:val="006A00E2"/>
    <w:rsid w:val="006A039D"/>
    <w:rsid w:val="006A055E"/>
    <w:rsid w:val="006A0750"/>
    <w:rsid w:val="006A17C4"/>
    <w:rsid w:val="006A18BD"/>
    <w:rsid w:val="006A19D4"/>
    <w:rsid w:val="006A1ECF"/>
    <w:rsid w:val="006A2807"/>
    <w:rsid w:val="006A29A3"/>
    <w:rsid w:val="006A2B16"/>
    <w:rsid w:val="006A2D57"/>
    <w:rsid w:val="006A3209"/>
    <w:rsid w:val="006A3D9A"/>
    <w:rsid w:val="006A410A"/>
    <w:rsid w:val="006A4137"/>
    <w:rsid w:val="006A44FE"/>
    <w:rsid w:val="006A4694"/>
    <w:rsid w:val="006A46B4"/>
    <w:rsid w:val="006A4F04"/>
    <w:rsid w:val="006A5034"/>
    <w:rsid w:val="006A52FB"/>
    <w:rsid w:val="006A55B3"/>
    <w:rsid w:val="006A575A"/>
    <w:rsid w:val="006A5857"/>
    <w:rsid w:val="006A6737"/>
    <w:rsid w:val="006A673E"/>
    <w:rsid w:val="006A6885"/>
    <w:rsid w:val="006A725F"/>
    <w:rsid w:val="006A7562"/>
    <w:rsid w:val="006A7F56"/>
    <w:rsid w:val="006B06BE"/>
    <w:rsid w:val="006B10F5"/>
    <w:rsid w:val="006B144B"/>
    <w:rsid w:val="006B19D7"/>
    <w:rsid w:val="006B1B83"/>
    <w:rsid w:val="006B1BD5"/>
    <w:rsid w:val="006B21B2"/>
    <w:rsid w:val="006B2287"/>
    <w:rsid w:val="006B2484"/>
    <w:rsid w:val="006B26AD"/>
    <w:rsid w:val="006B2AD9"/>
    <w:rsid w:val="006B2E07"/>
    <w:rsid w:val="006B302A"/>
    <w:rsid w:val="006B3062"/>
    <w:rsid w:val="006B3472"/>
    <w:rsid w:val="006B36D9"/>
    <w:rsid w:val="006B404E"/>
    <w:rsid w:val="006B5193"/>
    <w:rsid w:val="006B5788"/>
    <w:rsid w:val="006B597D"/>
    <w:rsid w:val="006B59CA"/>
    <w:rsid w:val="006B5DC5"/>
    <w:rsid w:val="006B5EA1"/>
    <w:rsid w:val="006B6148"/>
    <w:rsid w:val="006B7048"/>
    <w:rsid w:val="006B7424"/>
    <w:rsid w:val="006B757C"/>
    <w:rsid w:val="006B777D"/>
    <w:rsid w:val="006B7782"/>
    <w:rsid w:val="006B7BD9"/>
    <w:rsid w:val="006C019A"/>
    <w:rsid w:val="006C0948"/>
    <w:rsid w:val="006C0E2B"/>
    <w:rsid w:val="006C1129"/>
    <w:rsid w:val="006C1BA0"/>
    <w:rsid w:val="006C2996"/>
    <w:rsid w:val="006C2A2B"/>
    <w:rsid w:val="006C2EAD"/>
    <w:rsid w:val="006C3367"/>
    <w:rsid w:val="006C40C5"/>
    <w:rsid w:val="006C4A56"/>
    <w:rsid w:val="006C4BA7"/>
    <w:rsid w:val="006C5DB5"/>
    <w:rsid w:val="006C7AE1"/>
    <w:rsid w:val="006C7B24"/>
    <w:rsid w:val="006C7ED6"/>
    <w:rsid w:val="006D02D3"/>
    <w:rsid w:val="006D122B"/>
    <w:rsid w:val="006D1552"/>
    <w:rsid w:val="006D1B2B"/>
    <w:rsid w:val="006D20BF"/>
    <w:rsid w:val="006D2A96"/>
    <w:rsid w:val="006D32B8"/>
    <w:rsid w:val="006D4375"/>
    <w:rsid w:val="006D4768"/>
    <w:rsid w:val="006D5296"/>
    <w:rsid w:val="006D5652"/>
    <w:rsid w:val="006D5CFA"/>
    <w:rsid w:val="006D5E4B"/>
    <w:rsid w:val="006D6351"/>
    <w:rsid w:val="006D683F"/>
    <w:rsid w:val="006D69A3"/>
    <w:rsid w:val="006D6DA8"/>
    <w:rsid w:val="006D74AC"/>
    <w:rsid w:val="006D7B67"/>
    <w:rsid w:val="006D7C56"/>
    <w:rsid w:val="006D7F54"/>
    <w:rsid w:val="006E0CD2"/>
    <w:rsid w:val="006E1A2F"/>
    <w:rsid w:val="006E20E6"/>
    <w:rsid w:val="006E227E"/>
    <w:rsid w:val="006E38D7"/>
    <w:rsid w:val="006E3EFD"/>
    <w:rsid w:val="006E4A6B"/>
    <w:rsid w:val="006E4BC3"/>
    <w:rsid w:val="006E50BB"/>
    <w:rsid w:val="006E58B7"/>
    <w:rsid w:val="006E58CE"/>
    <w:rsid w:val="006E6476"/>
    <w:rsid w:val="006E64FB"/>
    <w:rsid w:val="006E6715"/>
    <w:rsid w:val="006E69BB"/>
    <w:rsid w:val="006E6CCC"/>
    <w:rsid w:val="006E7963"/>
    <w:rsid w:val="006E7C97"/>
    <w:rsid w:val="006E7EA1"/>
    <w:rsid w:val="006F0722"/>
    <w:rsid w:val="006F13A7"/>
    <w:rsid w:val="006F18DE"/>
    <w:rsid w:val="006F1C83"/>
    <w:rsid w:val="006F25D6"/>
    <w:rsid w:val="006F2C61"/>
    <w:rsid w:val="006F3EFD"/>
    <w:rsid w:val="006F4DC6"/>
    <w:rsid w:val="006F5635"/>
    <w:rsid w:val="006F5986"/>
    <w:rsid w:val="006F72E3"/>
    <w:rsid w:val="006F7B04"/>
    <w:rsid w:val="0070000E"/>
    <w:rsid w:val="00700157"/>
    <w:rsid w:val="007004BA"/>
    <w:rsid w:val="0070067C"/>
    <w:rsid w:val="00700EF1"/>
    <w:rsid w:val="007012E6"/>
    <w:rsid w:val="00701601"/>
    <w:rsid w:val="00701707"/>
    <w:rsid w:val="00701982"/>
    <w:rsid w:val="007019A9"/>
    <w:rsid w:val="00701ED2"/>
    <w:rsid w:val="007024E7"/>
    <w:rsid w:val="00703B84"/>
    <w:rsid w:val="00703D8B"/>
    <w:rsid w:val="00705215"/>
    <w:rsid w:val="00705FEC"/>
    <w:rsid w:val="007069CA"/>
    <w:rsid w:val="007072DC"/>
    <w:rsid w:val="0071122B"/>
    <w:rsid w:val="0071134C"/>
    <w:rsid w:val="00711A16"/>
    <w:rsid w:val="0071296E"/>
    <w:rsid w:val="007148B7"/>
    <w:rsid w:val="007151F5"/>
    <w:rsid w:val="007154B3"/>
    <w:rsid w:val="00715F41"/>
    <w:rsid w:val="00715F7D"/>
    <w:rsid w:val="007174A9"/>
    <w:rsid w:val="0071766F"/>
    <w:rsid w:val="007176C3"/>
    <w:rsid w:val="00717FF9"/>
    <w:rsid w:val="00720431"/>
    <w:rsid w:val="00720CBC"/>
    <w:rsid w:val="00721050"/>
    <w:rsid w:val="00721453"/>
    <w:rsid w:val="00721594"/>
    <w:rsid w:val="00721651"/>
    <w:rsid w:val="00721E0F"/>
    <w:rsid w:val="007220E6"/>
    <w:rsid w:val="0072234C"/>
    <w:rsid w:val="00723A16"/>
    <w:rsid w:val="00723A91"/>
    <w:rsid w:val="00723B82"/>
    <w:rsid w:val="00725809"/>
    <w:rsid w:val="00725815"/>
    <w:rsid w:val="007268C5"/>
    <w:rsid w:val="00726CCA"/>
    <w:rsid w:val="007274C6"/>
    <w:rsid w:val="00730056"/>
    <w:rsid w:val="00730533"/>
    <w:rsid w:val="00730CE5"/>
    <w:rsid w:val="00731190"/>
    <w:rsid w:val="0073147B"/>
    <w:rsid w:val="00731575"/>
    <w:rsid w:val="0073276D"/>
    <w:rsid w:val="0073470E"/>
    <w:rsid w:val="00734991"/>
    <w:rsid w:val="00735D71"/>
    <w:rsid w:val="00736413"/>
    <w:rsid w:val="00736443"/>
    <w:rsid w:val="007364FE"/>
    <w:rsid w:val="0073666D"/>
    <w:rsid w:val="007366A5"/>
    <w:rsid w:val="00737E86"/>
    <w:rsid w:val="007406D4"/>
    <w:rsid w:val="00740824"/>
    <w:rsid w:val="007408DE"/>
    <w:rsid w:val="00741893"/>
    <w:rsid w:val="00741AD5"/>
    <w:rsid w:val="00741F8B"/>
    <w:rsid w:val="00742A10"/>
    <w:rsid w:val="00742AB3"/>
    <w:rsid w:val="007430E5"/>
    <w:rsid w:val="00743933"/>
    <w:rsid w:val="007439FC"/>
    <w:rsid w:val="007450F2"/>
    <w:rsid w:val="00745250"/>
    <w:rsid w:val="0074541F"/>
    <w:rsid w:val="00745506"/>
    <w:rsid w:val="00745FAB"/>
    <w:rsid w:val="007460B7"/>
    <w:rsid w:val="007467F2"/>
    <w:rsid w:val="00746A07"/>
    <w:rsid w:val="0074759C"/>
    <w:rsid w:val="00747667"/>
    <w:rsid w:val="00747669"/>
    <w:rsid w:val="00747735"/>
    <w:rsid w:val="00747D91"/>
    <w:rsid w:val="00747F44"/>
    <w:rsid w:val="00747FDD"/>
    <w:rsid w:val="00750BE4"/>
    <w:rsid w:val="00750EAB"/>
    <w:rsid w:val="00751370"/>
    <w:rsid w:val="007513F1"/>
    <w:rsid w:val="00751696"/>
    <w:rsid w:val="007516A2"/>
    <w:rsid w:val="00751811"/>
    <w:rsid w:val="007519D3"/>
    <w:rsid w:val="00751B9D"/>
    <w:rsid w:val="007522A7"/>
    <w:rsid w:val="00752991"/>
    <w:rsid w:val="00752B3C"/>
    <w:rsid w:val="00752B95"/>
    <w:rsid w:val="00752CF5"/>
    <w:rsid w:val="00752E20"/>
    <w:rsid w:val="007533FA"/>
    <w:rsid w:val="00753450"/>
    <w:rsid w:val="007537F9"/>
    <w:rsid w:val="00753CB9"/>
    <w:rsid w:val="0075436E"/>
    <w:rsid w:val="00754EEB"/>
    <w:rsid w:val="00755B5F"/>
    <w:rsid w:val="00755E37"/>
    <w:rsid w:val="00755E3F"/>
    <w:rsid w:val="0075618C"/>
    <w:rsid w:val="007563FF"/>
    <w:rsid w:val="00756E44"/>
    <w:rsid w:val="00757337"/>
    <w:rsid w:val="00760901"/>
    <w:rsid w:val="00760935"/>
    <w:rsid w:val="00761443"/>
    <w:rsid w:val="00761448"/>
    <w:rsid w:val="00761E5E"/>
    <w:rsid w:val="007620BC"/>
    <w:rsid w:val="00763353"/>
    <w:rsid w:val="007636A2"/>
    <w:rsid w:val="007640BB"/>
    <w:rsid w:val="0076418A"/>
    <w:rsid w:val="007642CA"/>
    <w:rsid w:val="00764FCA"/>
    <w:rsid w:val="00767022"/>
    <w:rsid w:val="00767F9D"/>
    <w:rsid w:val="007700DF"/>
    <w:rsid w:val="007702FE"/>
    <w:rsid w:val="0077075C"/>
    <w:rsid w:val="007709ED"/>
    <w:rsid w:val="00770FFB"/>
    <w:rsid w:val="007720A1"/>
    <w:rsid w:val="00772468"/>
    <w:rsid w:val="007726C4"/>
    <w:rsid w:val="0077282F"/>
    <w:rsid w:val="00772903"/>
    <w:rsid w:val="00772C87"/>
    <w:rsid w:val="00773814"/>
    <w:rsid w:val="00773DF5"/>
    <w:rsid w:val="00773EF1"/>
    <w:rsid w:val="007742F8"/>
    <w:rsid w:val="00774F37"/>
    <w:rsid w:val="007778C3"/>
    <w:rsid w:val="00777C08"/>
    <w:rsid w:val="00780102"/>
    <w:rsid w:val="0078063C"/>
    <w:rsid w:val="007808CF"/>
    <w:rsid w:val="007819C4"/>
    <w:rsid w:val="007825C6"/>
    <w:rsid w:val="00782C04"/>
    <w:rsid w:val="007833F8"/>
    <w:rsid w:val="007834D0"/>
    <w:rsid w:val="007839ED"/>
    <w:rsid w:val="00784206"/>
    <w:rsid w:val="00784941"/>
    <w:rsid w:val="00784A18"/>
    <w:rsid w:val="00786420"/>
    <w:rsid w:val="007927CE"/>
    <w:rsid w:val="00792A61"/>
    <w:rsid w:val="007944E1"/>
    <w:rsid w:val="0079473B"/>
    <w:rsid w:val="00794816"/>
    <w:rsid w:val="00794B97"/>
    <w:rsid w:val="00794BB1"/>
    <w:rsid w:val="00795B20"/>
    <w:rsid w:val="00796F52"/>
    <w:rsid w:val="00796FDE"/>
    <w:rsid w:val="007975B3"/>
    <w:rsid w:val="0079770C"/>
    <w:rsid w:val="007A04CE"/>
    <w:rsid w:val="007A068A"/>
    <w:rsid w:val="007A0926"/>
    <w:rsid w:val="007A157D"/>
    <w:rsid w:val="007A192A"/>
    <w:rsid w:val="007A26EC"/>
    <w:rsid w:val="007A2B96"/>
    <w:rsid w:val="007A3300"/>
    <w:rsid w:val="007A359F"/>
    <w:rsid w:val="007A37EA"/>
    <w:rsid w:val="007A3B36"/>
    <w:rsid w:val="007A4404"/>
    <w:rsid w:val="007A49D0"/>
    <w:rsid w:val="007A4A83"/>
    <w:rsid w:val="007A5279"/>
    <w:rsid w:val="007A6777"/>
    <w:rsid w:val="007A6856"/>
    <w:rsid w:val="007A68BD"/>
    <w:rsid w:val="007B0A30"/>
    <w:rsid w:val="007B1B1D"/>
    <w:rsid w:val="007B1C47"/>
    <w:rsid w:val="007B2379"/>
    <w:rsid w:val="007B2E12"/>
    <w:rsid w:val="007B443B"/>
    <w:rsid w:val="007B4503"/>
    <w:rsid w:val="007B46AE"/>
    <w:rsid w:val="007B4F98"/>
    <w:rsid w:val="007B5F3A"/>
    <w:rsid w:val="007B6744"/>
    <w:rsid w:val="007B6AFE"/>
    <w:rsid w:val="007B7828"/>
    <w:rsid w:val="007B7D2F"/>
    <w:rsid w:val="007B7E8A"/>
    <w:rsid w:val="007B7EF1"/>
    <w:rsid w:val="007C07FB"/>
    <w:rsid w:val="007C0A5D"/>
    <w:rsid w:val="007C1105"/>
    <w:rsid w:val="007C14F3"/>
    <w:rsid w:val="007C1777"/>
    <w:rsid w:val="007C1A0F"/>
    <w:rsid w:val="007C2533"/>
    <w:rsid w:val="007C2545"/>
    <w:rsid w:val="007C2C87"/>
    <w:rsid w:val="007C30D4"/>
    <w:rsid w:val="007C3D43"/>
    <w:rsid w:val="007C432D"/>
    <w:rsid w:val="007C4351"/>
    <w:rsid w:val="007C44C8"/>
    <w:rsid w:val="007C4795"/>
    <w:rsid w:val="007C484D"/>
    <w:rsid w:val="007C4DE5"/>
    <w:rsid w:val="007C55B8"/>
    <w:rsid w:val="007C5AF2"/>
    <w:rsid w:val="007C6268"/>
    <w:rsid w:val="007C64C3"/>
    <w:rsid w:val="007C773F"/>
    <w:rsid w:val="007C7786"/>
    <w:rsid w:val="007D02EC"/>
    <w:rsid w:val="007D0467"/>
    <w:rsid w:val="007D04DB"/>
    <w:rsid w:val="007D05F9"/>
    <w:rsid w:val="007D0E5F"/>
    <w:rsid w:val="007D11FE"/>
    <w:rsid w:val="007D1C79"/>
    <w:rsid w:val="007D21AE"/>
    <w:rsid w:val="007D2A12"/>
    <w:rsid w:val="007D3340"/>
    <w:rsid w:val="007D340A"/>
    <w:rsid w:val="007D38CF"/>
    <w:rsid w:val="007D44C1"/>
    <w:rsid w:val="007D5394"/>
    <w:rsid w:val="007D5E94"/>
    <w:rsid w:val="007D6454"/>
    <w:rsid w:val="007D6B38"/>
    <w:rsid w:val="007D6F4F"/>
    <w:rsid w:val="007D703E"/>
    <w:rsid w:val="007D712A"/>
    <w:rsid w:val="007D79C1"/>
    <w:rsid w:val="007D7AF3"/>
    <w:rsid w:val="007D7C49"/>
    <w:rsid w:val="007E0359"/>
    <w:rsid w:val="007E1E42"/>
    <w:rsid w:val="007E282A"/>
    <w:rsid w:val="007E2DD0"/>
    <w:rsid w:val="007E2E82"/>
    <w:rsid w:val="007E3155"/>
    <w:rsid w:val="007E31D6"/>
    <w:rsid w:val="007E3347"/>
    <w:rsid w:val="007E407B"/>
    <w:rsid w:val="007E43B3"/>
    <w:rsid w:val="007E4636"/>
    <w:rsid w:val="007E4D3A"/>
    <w:rsid w:val="007E521B"/>
    <w:rsid w:val="007E5567"/>
    <w:rsid w:val="007E6224"/>
    <w:rsid w:val="007E63AF"/>
    <w:rsid w:val="007E65B7"/>
    <w:rsid w:val="007E67AF"/>
    <w:rsid w:val="007E6BA5"/>
    <w:rsid w:val="007E7793"/>
    <w:rsid w:val="007E78C1"/>
    <w:rsid w:val="007E79BC"/>
    <w:rsid w:val="007E7DD1"/>
    <w:rsid w:val="007F0B85"/>
    <w:rsid w:val="007F0BF0"/>
    <w:rsid w:val="007F0DFA"/>
    <w:rsid w:val="007F1480"/>
    <w:rsid w:val="007F14E9"/>
    <w:rsid w:val="007F1502"/>
    <w:rsid w:val="007F15A5"/>
    <w:rsid w:val="007F17C5"/>
    <w:rsid w:val="007F1B7B"/>
    <w:rsid w:val="007F22C8"/>
    <w:rsid w:val="007F2710"/>
    <w:rsid w:val="007F27EA"/>
    <w:rsid w:val="007F2A69"/>
    <w:rsid w:val="007F2F10"/>
    <w:rsid w:val="007F3B70"/>
    <w:rsid w:val="007F454E"/>
    <w:rsid w:val="007F499C"/>
    <w:rsid w:val="007F51EE"/>
    <w:rsid w:val="007F5974"/>
    <w:rsid w:val="007F5F86"/>
    <w:rsid w:val="007F6220"/>
    <w:rsid w:val="007F6261"/>
    <w:rsid w:val="007F6310"/>
    <w:rsid w:val="0080041B"/>
    <w:rsid w:val="00800B47"/>
    <w:rsid w:val="0080162F"/>
    <w:rsid w:val="00801776"/>
    <w:rsid w:val="0080242E"/>
    <w:rsid w:val="00802A76"/>
    <w:rsid w:val="00803063"/>
    <w:rsid w:val="00803458"/>
    <w:rsid w:val="00803E40"/>
    <w:rsid w:val="00803E4D"/>
    <w:rsid w:val="00803EF0"/>
    <w:rsid w:val="00804404"/>
    <w:rsid w:val="00804E7B"/>
    <w:rsid w:val="008055BC"/>
    <w:rsid w:val="008058B0"/>
    <w:rsid w:val="00805927"/>
    <w:rsid w:val="00805F05"/>
    <w:rsid w:val="008071FF"/>
    <w:rsid w:val="00807202"/>
    <w:rsid w:val="0080748B"/>
    <w:rsid w:val="00807573"/>
    <w:rsid w:val="0081032E"/>
    <w:rsid w:val="00810462"/>
    <w:rsid w:val="00810EF7"/>
    <w:rsid w:val="00810F2D"/>
    <w:rsid w:val="0081153A"/>
    <w:rsid w:val="008116E4"/>
    <w:rsid w:val="00811FB0"/>
    <w:rsid w:val="00812FC2"/>
    <w:rsid w:val="008134CB"/>
    <w:rsid w:val="00813842"/>
    <w:rsid w:val="00813E27"/>
    <w:rsid w:val="008140B3"/>
    <w:rsid w:val="00814174"/>
    <w:rsid w:val="008141FA"/>
    <w:rsid w:val="008144EE"/>
    <w:rsid w:val="00814682"/>
    <w:rsid w:val="0081481E"/>
    <w:rsid w:val="00814B75"/>
    <w:rsid w:val="0081541A"/>
    <w:rsid w:val="008154CE"/>
    <w:rsid w:val="00815856"/>
    <w:rsid w:val="00815F56"/>
    <w:rsid w:val="0081629D"/>
    <w:rsid w:val="008164F6"/>
    <w:rsid w:val="00817268"/>
    <w:rsid w:val="008177D3"/>
    <w:rsid w:val="00817A49"/>
    <w:rsid w:val="00817CA8"/>
    <w:rsid w:val="00817CAC"/>
    <w:rsid w:val="0082001B"/>
    <w:rsid w:val="00820786"/>
    <w:rsid w:val="00820869"/>
    <w:rsid w:val="008208A0"/>
    <w:rsid w:val="00821213"/>
    <w:rsid w:val="00821584"/>
    <w:rsid w:val="00821796"/>
    <w:rsid w:val="008219F9"/>
    <w:rsid w:val="008224E0"/>
    <w:rsid w:val="0082264F"/>
    <w:rsid w:val="00823E81"/>
    <w:rsid w:val="00824BE8"/>
    <w:rsid w:val="008255B0"/>
    <w:rsid w:val="0082661E"/>
    <w:rsid w:val="00826BE3"/>
    <w:rsid w:val="008270C4"/>
    <w:rsid w:val="00827C92"/>
    <w:rsid w:val="00830560"/>
    <w:rsid w:val="00830926"/>
    <w:rsid w:val="00830DA1"/>
    <w:rsid w:val="00831116"/>
    <w:rsid w:val="0083170D"/>
    <w:rsid w:val="00832F08"/>
    <w:rsid w:val="00832F32"/>
    <w:rsid w:val="00833491"/>
    <w:rsid w:val="00833848"/>
    <w:rsid w:val="0083481F"/>
    <w:rsid w:val="008356F6"/>
    <w:rsid w:val="00835791"/>
    <w:rsid w:val="00835F90"/>
    <w:rsid w:val="00836AD5"/>
    <w:rsid w:val="00836AF8"/>
    <w:rsid w:val="00836F02"/>
    <w:rsid w:val="00836FEE"/>
    <w:rsid w:val="008377E5"/>
    <w:rsid w:val="00840C3D"/>
    <w:rsid w:val="0084183C"/>
    <w:rsid w:val="00841E90"/>
    <w:rsid w:val="00842053"/>
    <w:rsid w:val="008425BC"/>
    <w:rsid w:val="00842CF9"/>
    <w:rsid w:val="0084301A"/>
    <w:rsid w:val="00843A1D"/>
    <w:rsid w:val="00843D96"/>
    <w:rsid w:val="00843FC4"/>
    <w:rsid w:val="008444EF"/>
    <w:rsid w:val="00844611"/>
    <w:rsid w:val="00844805"/>
    <w:rsid w:val="00845C2C"/>
    <w:rsid w:val="00845D3A"/>
    <w:rsid w:val="00845DA9"/>
    <w:rsid w:val="0084679B"/>
    <w:rsid w:val="008477F3"/>
    <w:rsid w:val="00847D2C"/>
    <w:rsid w:val="00847F5E"/>
    <w:rsid w:val="008512CA"/>
    <w:rsid w:val="00851CAA"/>
    <w:rsid w:val="00851E17"/>
    <w:rsid w:val="00852C2F"/>
    <w:rsid w:val="00853A6F"/>
    <w:rsid w:val="008540B1"/>
    <w:rsid w:val="0085430F"/>
    <w:rsid w:val="00856B4B"/>
    <w:rsid w:val="0085749B"/>
    <w:rsid w:val="00857899"/>
    <w:rsid w:val="00857D11"/>
    <w:rsid w:val="0085BF43"/>
    <w:rsid w:val="0086005C"/>
    <w:rsid w:val="00860FD6"/>
    <w:rsid w:val="00861EC5"/>
    <w:rsid w:val="00863566"/>
    <w:rsid w:val="008636E2"/>
    <w:rsid w:val="00863E0C"/>
    <w:rsid w:val="00864044"/>
    <w:rsid w:val="00864D56"/>
    <w:rsid w:val="008650B6"/>
    <w:rsid w:val="00865DAD"/>
    <w:rsid w:val="00865E17"/>
    <w:rsid w:val="008663E4"/>
    <w:rsid w:val="0086642E"/>
    <w:rsid w:val="00866CCA"/>
    <w:rsid w:val="00866D71"/>
    <w:rsid w:val="0086700A"/>
    <w:rsid w:val="0086736C"/>
    <w:rsid w:val="008678A2"/>
    <w:rsid w:val="00867BE4"/>
    <w:rsid w:val="00870987"/>
    <w:rsid w:val="00870B77"/>
    <w:rsid w:val="0087179F"/>
    <w:rsid w:val="00872FB3"/>
    <w:rsid w:val="00873364"/>
    <w:rsid w:val="00873E6A"/>
    <w:rsid w:val="00873F08"/>
    <w:rsid w:val="008740BE"/>
    <w:rsid w:val="00874B95"/>
    <w:rsid w:val="00874F6A"/>
    <w:rsid w:val="00875742"/>
    <w:rsid w:val="00875BEC"/>
    <w:rsid w:val="0087601B"/>
    <w:rsid w:val="00876130"/>
    <w:rsid w:val="00876BDC"/>
    <w:rsid w:val="00877A6C"/>
    <w:rsid w:val="00877BAE"/>
    <w:rsid w:val="00880095"/>
    <w:rsid w:val="00880270"/>
    <w:rsid w:val="008804FD"/>
    <w:rsid w:val="00880882"/>
    <w:rsid w:val="00880ADE"/>
    <w:rsid w:val="00881004"/>
    <w:rsid w:val="00881026"/>
    <w:rsid w:val="00881E08"/>
    <w:rsid w:val="00882244"/>
    <w:rsid w:val="00882719"/>
    <w:rsid w:val="008844BF"/>
    <w:rsid w:val="008849F9"/>
    <w:rsid w:val="00884BC9"/>
    <w:rsid w:val="00884EBE"/>
    <w:rsid w:val="00885617"/>
    <w:rsid w:val="008860A2"/>
    <w:rsid w:val="00886226"/>
    <w:rsid w:val="00886ACF"/>
    <w:rsid w:val="00887E43"/>
    <w:rsid w:val="00887E74"/>
    <w:rsid w:val="00887F76"/>
    <w:rsid w:val="0089027D"/>
    <w:rsid w:val="0089072E"/>
    <w:rsid w:val="00891147"/>
    <w:rsid w:val="008918AD"/>
    <w:rsid w:val="00891CDA"/>
    <w:rsid w:val="008920B0"/>
    <w:rsid w:val="00892907"/>
    <w:rsid w:val="00893271"/>
    <w:rsid w:val="00893298"/>
    <w:rsid w:val="00893526"/>
    <w:rsid w:val="0089360F"/>
    <w:rsid w:val="00893E4F"/>
    <w:rsid w:val="0089407F"/>
    <w:rsid w:val="008942D3"/>
    <w:rsid w:val="0089497A"/>
    <w:rsid w:val="0089537A"/>
    <w:rsid w:val="00895D3F"/>
    <w:rsid w:val="0089660A"/>
    <w:rsid w:val="0089683E"/>
    <w:rsid w:val="00896B42"/>
    <w:rsid w:val="00896C07"/>
    <w:rsid w:val="008A0421"/>
    <w:rsid w:val="008A0A30"/>
    <w:rsid w:val="008A0D9E"/>
    <w:rsid w:val="008A15C8"/>
    <w:rsid w:val="008A2105"/>
    <w:rsid w:val="008A25F9"/>
    <w:rsid w:val="008A2BDE"/>
    <w:rsid w:val="008A2E24"/>
    <w:rsid w:val="008A3DDB"/>
    <w:rsid w:val="008A4271"/>
    <w:rsid w:val="008A4824"/>
    <w:rsid w:val="008A4B7A"/>
    <w:rsid w:val="008A50B2"/>
    <w:rsid w:val="008A5566"/>
    <w:rsid w:val="008A56D2"/>
    <w:rsid w:val="008A5845"/>
    <w:rsid w:val="008A5A9E"/>
    <w:rsid w:val="008A6126"/>
    <w:rsid w:val="008A641F"/>
    <w:rsid w:val="008A6916"/>
    <w:rsid w:val="008A70EC"/>
    <w:rsid w:val="008A7165"/>
    <w:rsid w:val="008A71A5"/>
    <w:rsid w:val="008A792B"/>
    <w:rsid w:val="008A7A38"/>
    <w:rsid w:val="008A7E8D"/>
    <w:rsid w:val="008B020F"/>
    <w:rsid w:val="008B07C4"/>
    <w:rsid w:val="008B0F00"/>
    <w:rsid w:val="008B0F68"/>
    <w:rsid w:val="008B11BC"/>
    <w:rsid w:val="008B15F1"/>
    <w:rsid w:val="008B19A7"/>
    <w:rsid w:val="008B2278"/>
    <w:rsid w:val="008B22FD"/>
    <w:rsid w:val="008B236F"/>
    <w:rsid w:val="008B2383"/>
    <w:rsid w:val="008B330E"/>
    <w:rsid w:val="008B40FA"/>
    <w:rsid w:val="008B42E0"/>
    <w:rsid w:val="008B45DF"/>
    <w:rsid w:val="008B48F6"/>
    <w:rsid w:val="008B4922"/>
    <w:rsid w:val="008B4CD8"/>
    <w:rsid w:val="008B556C"/>
    <w:rsid w:val="008B644C"/>
    <w:rsid w:val="008B653C"/>
    <w:rsid w:val="008B69CB"/>
    <w:rsid w:val="008B6D18"/>
    <w:rsid w:val="008B7073"/>
    <w:rsid w:val="008B7508"/>
    <w:rsid w:val="008B7BAC"/>
    <w:rsid w:val="008C010C"/>
    <w:rsid w:val="008C0406"/>
    <w:rsid w:val="008C13D9"/>
    <w:rsid w:val="008C1E25"/>
    <w:rsid w:val="008C1FCB"/>
    <w:rsid w:val="008C2590"/>
    <w:rsid w:val="008C2C21"/>
    <w:rsid w:val="008C2D3F"/>
    <w:rsid w:val="008C310D"/>
    <w:rsid w:val="008C40CB"/>
    <w:rsid w:val="008C5977"/>
    <w:rsid w:val="008C6389"/>
    <w:rsid w:val="008C6520"/>
    <w:rsid w:val="008C6A8F"/>
    <w:rsid w:val="008C71FB"/>
    <w:rsid w:val="008C7E6E"/>
    <w:rsid w:val="008D03E1"/>
    <w:rsid w:val="008D0545"/>
    <w:rsid w:val="008D0F16"/>
    <w:rsid w:val="008D10AF"/>
    <w:rsid w:val="008D10DD"/>
    <w:rsid w:val="008D1176"/>
    <w:rsid w:val="008D234B"/>
    <w:rsid w:val="008D266E"/>
    <w:rsid w:val="008D2EE3"/>
    <w:rsid w:val="008D3F6E"/>
    <w:rsid w:val="008D42A1"/>
    <w:rsid w:val="008D5255"/>
    <w:rsid w:val="008D5BFE"/>
    <w:rsid w:val="008D7028"/>
    <w:rsid w:val="008D704A"/>
    <w:rsid w:val="008D76DF"/>
    <w:rsid w:val="008D7B88"/>
    <w:rsid w:val="008E04C0"/>
    <w:rsid w:val="008E0EFA"/>
    <w:rsid w:val="008E165A"/>
    <w:rsid w:val="008E1C44"/>
    <w:rsid w:val="008E1EF7"/>
    <w:rsid w:val="008E30B7"/>
    <w:rsid w:val="008E3283"/>
    <w:rsid w:val="008E3B05"/>
    <w:rsid w:val="008E3DF1"/>
    <w:rsid w:val="008E40DC"/>
    <w:rsid w:val="008E43EA"/>
    <w:rsid w:val="008E4AC6"/>
    <w:rsid w:val="008E4B1E"/>
    <w:rsid w:val="008E4EDE"/>
    <w:rsid w:val="008E53D8"/>
    <w:rsid w:val="008E5B1C"/>
    <w:rsid w:val="008E6744"/>
    <w:rsid w:val="008E6DA6"/>
    <w:rsid w:val="008E6DB1"/>
    <w:rsid w:val="008E6E4B"/>
    <w:rsid w:val="008E6FB1"/>
    <w:rsid w:val="008E75B7"/>
    <w:rsid w:val="008F0432"/>
    <w:rsid w:val="008F06B1"/>
    <w:rsid w:val="008F0A4E"/>
    <w:rsid w:val="008F0F5D"/>
    <w:rsid w:val="008F194B"/>
    <w:rsid w:val="008F1B43"/>
    <w:rsid w:val="008F1F58"/>
    <w:rsid w:val="008F2366"/>
    <w:rsid w:val="008F2516"/>
    <w:rsid w:val="008F2AC1"/>
    <w:rsid w:val="008F2D90"/>
    <w:rsid w:val="008F2E7B"/>
    <w:rsid w:val="008F3919"/>
    <w:rsid w:val="008F3DE9"/>
    <w:rsid w:val="008F4584"/>
    <w:rsid w:val="008F4961"/>
    <w:rsid w:val="008F4D9C"/>
    <w:rsid w:val="008F5141"/>
    <w:rsid w:val="008F5233"/>
    <w:rsid w:val="008F5369"/>
    <w:rsid w:val="008F5AB8"/>
    <w:rsid w:val="008F7A3E"/>
    <w:rsid w:val="008F7E24"/>
    <w:rsid w:val="009011D6"/>
    <w:rsid w:val="009012F1"/>
    <w:rsid w:val="00901661"/>
    <w:rsid w:val="00902652"/>
    <w:rsid w:val="00902927"/>
    <w:rsid w:val="00902FA7"/>
    <w:rsid w:val="009030F2"/>
    <w:rsid w:val="00903761"/>
    <w:rsid w:val="00904041"/>
    <w:rsid w:val="00904990"/>
    <w:rsid w:val="00905441"/>
    <w:rsid w:val="00905484"/>
    <w:rsid w:val="0090550A"/>
    <w:rsid w:val="00905A90"/>
    <w:rsid w:val="009063E1"/>
    <w:rsid w:val="00906AA6"/>
    <w:rsid w:val="00906F1C"/>
    <w:rsid w:val="00907164"/>
    <w:rsid w:val="009073CB"/>
    <w:rsid w:val="009075F3"/>
    <w:rsid w:val="00910FBF"/>
    <w:rsid w:val="00911526"/>
    <w:rsid w:val="00911B42"/>
    <w:rsid w:val="00911C20"/>
    <w:rsid w:val="009121C1"/>
    <w:rsid w:val="0091262C"/>
    <w:rsid w:val="009131FE"/>
    <w:rsid w:val="0091346F"/>
    <w:rsid w:val="009136AE"/>
    <w:rsid w:val="00913C36"/>
    <w:rsid w:val="009142BD"/>
    <w:rsid w:val="00914965"/>
    <w:rsid w:val="00915749"/>
    <w:rsid w:val="00915992"/>
    <w:rsid w:val="00915D4E"/>
    <w:rsid w:val="00915F66"/>
    <w:rsid w:val="009160F9"/>
    <w:rsid w:val="0091679B"/>
    <w:rsid w:val="0091752D"/>
    <w:rsid w:val="009206B9"/>
    <w:rsid w:val="00920B20"/>
    <w:rsid w:val="00920D16"/>
    <w:rsid w:val="0092121C"/>
    <w:rsid w:val="0092122B"/>
    <w:rsid w:val="0092164A"/>
    <w:rsid w:val="00921A90"/>
    <w:rsid w:val="00921BD2"/>
    <w:rsid w:val="00921E8C"/>
    <w:rsid w:val="009220FC"/>
    <w:rsid w:val="009222A6"/>
    <w:rsid w:val="00922E02"/>
    <w:rsid w:val="0092364A"/>
    <w:rsid w:val="00923A28"/>
    <w:rsid w:val="00923F16"/>
    <w:rsid w:val="009245C2"/>
    <w:rsid w:val="0092488E"/>
    <w:rsid w:val="00924B05"/>
    <w:rsid w:val="00925351"/>
    <w:rsid w:val="00925515"/>
    <w:rsid w:val="0092554E"/>
    <w:rsid w:val="0092558F"/>
    <w:rsid w:val="00925B0C"/>
    <w:rsid w:val="00926003"/>
    <w:rsid w:val="0092620E"/>
    <w:rsid w:val="00927EEC"/>
    <w:rsid w:val="00930CCF"/>
    <w:rsid w:val="00931A22"/>
    <w:rsid w:val="00931B64"/>
    <w:rsid w:val="00931DDC"/>
    <w:rsid w:val="00931EF2"/>
    <w:rsid w:val="00932254"/>
    <w:rsid w:val="009351C6"/>
    <w:rsid w:val="00935661"/>
    <w:rsid w:val="00935B47"/>
    <w:rsid w:val="00935F4E"/>
    <w:rsid w:val="009368E9"/>
    <w:rsid w:val="00936A42"/>
    <w:rsid w:val="00936D38"/>
    <w:rsid w:val="00936F3E"/>
    <w:rsid w:val="00937630"/>
    <w:rsid w:val="00940C9F"/>
    <w:rsid w:val="009415C4"/>
    <w:rsid w:val="0094194F"/>
    <w:rsid w:val="00941BDC"/>
    <w:rsid w:val="00941F95"/>
    <w:rsid w:val="0094269B"/>
    <w:rsid w:val="00942B7F"/>
    <w:rsid w:val="00943ED7"/>
    <w:rsid w:val="00944295"/>
    <w:rsid w:val="00944CAE"/>
    <w:rsid w:val="00944D1C"/>
    <w:rsid w:val="00945609"/>
    <w:rsid w:val="00945DA0"/>
    <w:rsid w:val="00946052"/>
    <w:rsid w:val="00946064"/>
    <w:rsid w:val="00946247"/>
    <w:rsid w:val="00946729"/>
    <w:rsid w:val="0094708E"/>
    <w:rsid w:val="009471AC"/>
    <w:rsid w:val="00947220"/>
    <w:rsid w:val="009472E7"/>
    <w:rsid w:val="009500AC"/>
    <w:rsid w:val="0095037F"/>
    <w:rsid w:val="009503D2"/>
    <w:rsid w:val="0095046A"/>
    <w:rsid w:val="00950668"/>
    <w:rsid w:val="00950992"/>
    <w:rsid w:val="00950A0C"/>
    <w:rsid w:val="0095117E"/>
    <w:rsid w:val="009516E9"/>
    <w:rsid w:val="00951EC7"/>
    <w:rsid w:val="00952309"/>
    <w:rsid w:val="00952323"/>
    <w:rsid w:val="0095242A"/>
    <w:rsid w:val="00952511"/>
    <w:rsid w:val="00952A36"/>
    <w:rsid w:val="00953F09"/>
    <w:rsid w:val="00954409"/>
    <w:rsid w:val="00954AE0"/>
    <w:rsid w:val="00954BA5"/>
    <w:rsid w:val="00954E11"/>
    <w:rsid w:val="00954E68"/>
    <w:rsid w:val="00955042"/>
    <w:rsid w:val="00956518"/>
    <w:rsid w:val="00956F37"/>
    <w:rsid w:val="00957164"/>
    <w:rsid w:val="009576A9"/>
    <w:rsid w:val="00957A9E"/>
    <w:rsid w:val="0096049A"/>
    <w:rsid w:val="0096070A"/>
    <w:rsid w:val="00960EEF"/>
    <w:rsid w:val="009618B9"/>
    <w:rsid w:val="0096219C"/>
    <w:rsid w:val="009624C8"/>
    <w:rsid w:val="009625BA"/>
    <w:rsid w:val="009634B9"/>
    <w:rsid w:val="00963789"/>
    <w:rsid w:val="00963D80"/>
    <w:rsid w:val="00964283"/>
    <w:rsid w:val="00964399"/>
    <w:rsid w:val="00965D29"/>
    <w:rsid w:val="00965F9D"/>
    <w:rsid w:val="00966B6A"/>
    <w:rsid w:val="00966BA4"/>
    <w:rsid w:val="00966D01"/>
    <w:rsid w:val="009672AD"/>
    <w:rsid w:val="009675CF"/>
    <w:rsid w:val="009676F0"/>
    <w:rsid w:val="0097086F"/>
    <w:rsid w:val="00970E7F"/>
    <w:rsid w:val="00971065"/>
    <w:rsid w:val="00971ACC"/>
    <w:rsid w:val="009720D3"/>
    <w:rsid w:val="00972693"/>
    <w:rsid w:val="00972A81"/>
    <w:rsid w:val="00972EF2"/>
    <w:rsid w:val="00973691"/>
    <w:rsid w:val="00973C70"/>
    <w:rsid w:val="00973EA5"/>
    <w:rsid w:val="00973EC1"/>
    <w:rsid w:val="00973F45"/>
    <w:rsid w:val="00974400"/>
    <w:rsid w:val="00974A33"/>
    <w:rsid w:val="00975749"/>
    <w:rsid w:val="00975DB3"/>
    <w:rsid w:val="00975E3E"/>
    <w:rsid w:val="009767ED"/>
    <w:rsid w:val="00977273"/>
    <w:rsid w:val="00977319"/>
    <w:rsid w:val="00977D32"/>
    <w:rsid w:val="00977FD7"/>
    <w:rsid w:val="0098018E"/>
    <w:rsid w:val="0098092B"/>
    <w:rsid w:val="00980E0F"/>
    <w:rsid w:val="0098178E"/>
    <w:rsid w:val="00982C32"/>
    <w:rsid w:val="00982F24"/>
    <w:rsid w:val="009838BD"/>
    <w:rsid w:val="0098405C"/>
    <w:rsid w:val="009843F7"/>
    <w:rsid w:val="00984446"/>
    <w:rsid w:val="009847E2"/>
    <w:rsid w:val="00984F25"/>
    <w:rsid w:val="0098537C"/>
    <w:rsid w:val="00985509"/>
    <w:rsid w:val="00985A9C"/>
    <w:rsid w:val="009863BF"/>
    <w:rsid w:val="00986B59"/>
    <w:rsid w:val="009870B1"/>
    <w:rsid w:val="009875E3"/>
    <w:rsid w:val="00990F33"/>
    <w:rsid w:val="009910CA"/>
    <w:rsid w:val="00991526"/>
    <w:rsid w:val="0099179B"/>
    <w:rsid w:val="009919EE"/>
    <w:rsid w:val="00991B82"/>
    <w:rsid w:val="009924E1"/>
    <w:rsid w:val="00993041"/>
    <w:rsid w:val="009939B9"/>
    <w:rsid w:val="009945F3"/>
    <w:rsid w:val="009955BE"/>
    <w:rsid w:val="00995BDD"/>
    <w:rsid w:val="00995F34"/>
    <w:rsid w:val="00996470"/>
    <w:rsid w:val="009964D1"/>
    <w:rsid w:val="009967FA"/>
    <w:rsid w:val="00996BCE"/>
    <w:rsid w:val="00997642"/>
    <w:rsid w:val="00997C27"/>
    <w:rsid w:val="00997EA1"/>
    <w:rsid w:val="009A0704"/>
    <w:rsid w:val="009A0B8A"/>
    <w:rsid w:val="009A13DC"/>
    <w:rsid w:val="009A1427"/>
    <w:rsid w:val="009A1718"/>
    <w:rsid w:val="009A1CB3"/>
    <w:rsid w:val="009A23FE"/>
    <w:rsid w:val="009A2521"/>
    <w:rsid w:val="009A27FC"/>
    <w:rsid w:val="009A2DC1"/>
    <w:rsid w:val="009A36A1"/>
    <w:rsid w:val="009A39A5"/>
    <w:rsid w:val="009A3DEE"/>
    <w:rsid w:val="009A3EAD"/>
    <w:rsid w:val="009A4245"/>
    <w:rsid w:val="009A48A7"/>
    <w:rsid w:val="009A4FFC"/>
    <w:rsid w:val="009A517C"/>
    <w:rsid w:val="009A540D"/>
    <w:rsid w:val="009A5D3C"/>
    <w:rsid w:val="009A61E5"/>
    <w:rsid w:val="009A6311"/>
    <w:rsid w:val="009A6372"/>
    <w:rsid w:val="009A6432"/>
    <w:rsid w:val="009A7159"/>
    <w:rsid w:val="009A733B"/>
    <w:rsid w:val="009A73E2"/>
    <w:rsid w:val="009A7BBA"/>
    <w:rsid w:val="009B07BD"/>
    <w:rsid w:val="009B09BF"/>
    <w:rsid w:val="009B0C5F"/>
    <w:rsid w:val="009B10A3"/>
    <w:rsid w:val="009B10F5"/>
    <w:rsid w:val="009B27C7"/>
    <w:rsid w:val="009B3048"/>
    <w:rsid w:val="009B35BE"/>
    <w:rsid w:val="009B4834"/>
    <w:rsid w:val="009B5589"/>
    <w:rsid w:val="009B5F85"/>
    <w:rsid w:val="009B5FEA"/>
    <w:rsid w:val="009B65C0"/>
    <w:rsid w:val="009B68DF"/>
    <w:rsid w:val="009B6F4B"/>
    <w:rsid w:val="009B7328"/>
    <w:rsid w:val="009B7F26"/>
    <w:rsid w:val="009C16AC"/>
    <w:rsid w:val="009C1973"/>
    <w:rsid w:val="009C1C77"/>
    <w:rsid w:val="009C44DF"/>
    <w:rsid w:val="009C49AF"/>
    <w:rsid w:val="009C5F0F"/>
    <w:rsid w:val="009CA414"/>
    <w:rsid w:val="009D01EC"/>
    <w:rsid w:val="009D0785"/>
    <w:rsid w:val="009D0A79"/>
    <w:rsid w:val="009D0C8C"/>
    <w:rsid w:val="009D1405"/>
    <w:rsid w:val="009D1C4C"/>
    <w:rsid w:val="009D2AAE"/>
    <w:rsid w:val="009D2C39"/>
    <w:rsid w:val="009D3389"/>
    <w:rsid w:val="009D37B6"/>
    <w:rsid w:val="009D3F3A"/>
    <w:rsid w:val="009D4315"/>
    <w:rsid w:val="009D455F"/>
    <w:rsid w:val="009D45C6"/>
    <w:rsid w:val="009D4CED"/>
    <w:rsid w:val="009D5A8D"/>
    <w:rsid w:val="009D5C6C"/>
    <w:rsid w:val="009D5D8B"/>
    <w:rsid w:val="009D5E4E"/>
    <w:rsid w:val="009D6199"/>
    <w:rsid w:val="009D76DC"/>
    <w:rsid w:val="009D7C8C"/>
    <w:rsid w:val="009D7DEC"/>
    <w:rsid w:val="009E1818"/>
    <w:rsid w:val="009E184D"/>
    <w:rsid w:val="009E1AE5"/>
    <w:rsid w:val="009E2053"/>
    <w:rsid w:val="009E2985"/>
    <w:rsid w:val="009E2A78"/>
    <w:rsid w:val="009E3BDC"/>
    <w:rsid w:val="009E3F9A"/>
    <w:rsid w:val="009E4039"/>
    <w:rsid w:val="009E4042"/>
    <w:rsid w:val="009E454C"/>
    <w:rsid w:val="009E4AA7"/>
    <w:rsid w:val="009E4E01"/>
    <w:rsid w:val="009E4F08"/>
    <w:rsid w:val="009E4FD1"/>
    <w:rsid w:val="009E5334"/>
    <w:rsid w:val="009E5C07"/>
    <w:rsid w:val="009E6473"/>
    <w:rsid w:val="009E7AB0"/>
    <w:rsid w:val="009E7B1B"/>
    <w:rsid w:val="009F1DB5"/>
    <w:rsid w:val="009F2612"/>
    <w:rsid w:val="009F276A"/>
    <w:rsid w:val="009F2A8A"/>
    <w:rsid w:val="009F37C1"/>
    <w:rsid w:val="009F437F"/>
    <w:rsid w:val="009F51A0"/>
    <w:rsid w:val="009F5AE9"/>
    <w:rsid w:val="009F5D17"/>
    <w:rsid w:val="009F61BB"/>
    <w:rsid w:val="009F652F"/>
    <w:rsid w:val="009F68A8"/>
    <w:rsid w:val="009F6C56"/>
    <w:rsid w:val="009F6D90"/>
    <w:rsid w:val="009F74D0"/>
    <w:rsid w:val="00A007E5"/>
    <w:rsid w:val="00A00BAE"/>
    <w:rsid w:val="00A018B4"/>
    <w:rsid w:val="00A02277"/>
    <w:rsid w:val="00A022DD"/>
    <w:rsid w:val="00A035B9"/>
    <w:rsid w:val="00A0370F"/>
    <w:rsid w:val="00A04304"/>
    <w:rsid w:val="00A04FC0"/>
    <w:rsid w:val="00A05657"/>
    <w:rsid w:val="00A05864"/>
    <w:rsid w:val="00A058AA"/>
    <w:rsid w:val="00A05C58"/>
    <w:rsid w:val="00A0627B"/>
    <w:rsid w:val="00A0775F"/>
    <w:rsid w:val="00A1046D"/>
    <w:rsid w:val="00A1048A"/>
    <w:rsid w:val="00A104D5"/>
    <w:rsid w:val="00A10848"/>
    <w:rsid w:val="00A10BF3"/>
    <w:rsid w:val="00A10E12"/>
    <w:rsid w:val="00A11998"/>
    <w:rsid w:val="00A11F51"/>
    <w:rsid w:val="00A125BA"/>
    <w:rsid w:val="00A128B4"/>
    <w:rsid w:val="00A13C1F"/>
    <w:rsid w:val="00A14406"/>
    <w:rsid w:val="00A14542"/>
    <w:rsid w:val="00A15D87"/>
    <w:rsid w:val="00A16155"/>
    <w:rsid w:val="00A17468"/>
    <w:rsid w:val="00A174E7"/>
    <w:rsid w:val="00A1778D"/>
    <w:rsid w:val="00A17B3F"/>
    <w:rsid w:val="00A17DA7"/>
    <w:rsid w:val="00A17F0D"/>
    <w:rsid w:val="00A20037"/>
    <w:rsid w:val="00A20405"/>
    <w:rsid w:val="00A20C99"/>
    <w:rsid w:val="00A20D04"/>
    <w:rsid w:val="00A20F80"/>
    <w:rsid w:val="00A21914"/>
    <w:rsid w:val="00A21E10"/>
    <w:rsid w:val="00A21FB5"/>
    <w:rsid w:val="00A225F6"/>
    <w:rsid w:val="00A22FD0"/>
    <w:rsid w:val="00A23151"/>
    <w:rsid w:val="00A2364A"/>
    <w:rsid w:val="00A24539"/>
    <w:rsid w:val="00A24FB3"/>
    <w:rsid w:val="00A25160"/>
    <w:rsid w:val="00A2555A"/>
    <w:rsid w:val="00A258C9"/>
    <w:rsid w:val="00A25C1E"/>
    <w:rsid w:val="00A2671E"/>
    <w:rsid w:val="00A2684D"/>
    <w:rsid w:val="00A27245"/>
    <w:rsid w:val="00A2735B"/>
    <w:rsid w:val="00A27764"/>
    <w:rsid w:val="00A27D3B"/>
    <w:rsid w:val="00A30211"/>
    <w:rsid w:val="00A30663"/>
    <w:rsid w:val="00A31086"/>
    <w:rsid w:val="00A3149C"/>
    <w:rsid w:val="00A31625"/>
    <w:rsid w:val="00A319C3"/>
    <w:rsid w:val="00A31DFF"/>
    <w:rsid w:val="00A321C9"/>
    <w:rsid w:val="00A32241"/>
    <w:rsid w:val="00A32920"/>
    <w:rsid w:val="00A32A48"/>
    <w:rsid w:val="00A32CDD"/>
    <w:rsid w:val="00A32F49"/>
    <w:rsid w:val="00A3315B"/>
    <w:rsid w:val="00A344D9"/>
    <w:rsid w:val="00A350E1"/>
    <w:rsid w:val="00A3536A"/>
    <w:rsid w:val="00A353F3"/>
    <w:rsid w:val="00A36B0F"/>
    <w:rsid w:val="00A370EE"/>
    <w:rsid w:val="00A37495"/>
    <w:rsid w:val="00A37BB4"/>
    <w:rsid w:val="00A37DFA"/>
    <w:rsid w:val="00A402A0"/>
    <w:rsid w:val="00A40821"/>
    <w:rsid w:val="00A40B0F"/>
    <w:rsid w:val="00A40B5F"/>
    <w:rsid w:val="00A416CF"/>
    <w:rsid w:val="00A41C8A"/>
    <w:rsid w:val="00A41D4E"/>
    <w:rsid w:val="00A41D6D"/>
    <w:rsid w:val="00A4269B"/>
    <w:rsid w:val="00A429B1"/>
    <w:rsid w:val="00A42C3F"/>
    <w:rsid w:val="00A4329D"/>
    <w:rsid w:val="00A43424"/>
    <w:rsid w:val="00A438D4"/>
    <w:rsid w:val="00A438DD"/>
    <w:rsid w:val="00A443B4"/>
    <w:rsid w:val="00A44550"/>
    <w:rsid w:val="00A44F90"/>
    <w:rsid w:val="00A4525E"/>
    <w:rsid w:val="00A456AC"/>
    <w:rsid w:val="00A45933"/>
    <w:rsid w:val="00A45B1D"/>
    <w:rsid w:val="00A45F6E"/>
    <w:rsid w:val="00A46642"/>
    <w:rsid w:val="00A46857"/>
    <w:rsid w:val="00A468F6"/>
    <w:rsid w:val="00A46E52"/>
    <w:rsid w:val="00A47949"/>
    <w:rsid w:val="00A47A87"/>
    <w:rsid w:val="00A508DE"/>
    <w:rsid w:val="00A50A0C"/>
    <w:rsid w:val="00A50FBB"/>
    <w:rsid w:val="00A51526"/>
    <w:rsid w:val="00A51643"/>
    <w:rsid w:val="00A51E85"/>
    <w:rsid w:val="00A51FF3"/>
    <w:rsid w:val="00A52247"/>
    <w:rsid w:val="00A522DE"/>
    <w:rsid w:val="00A53347"/>
    <w:rsid w:val="00A53BC4"/>
    <w:rsid w:val="00A53F45"/>
    <w:rsid w:val="00A547CC"/>
    <w:rsid w:val="00A54F6F"/>
    <w:rsid w:val="00A554B7"/>
    <w:rsid w:val="00A557FC"/>
    <w:rsid w:val="00A55805"/>
    <w:rsid w:val="00A55B43"/>
    <w:rsid w:val="00A56489"/>
    <w:rsid w:val="00A568A1"/>
    <w:rsid w:val="00A56CE6"/>
    <w:rsid w:val="00A57DA8"/>
    <w:rsid w:val="00A57EA4"/>
    <w:rsid w:val="00A60869"/>
    <w:rsid w:val="00A60E98"/>
    <w:rsid w:val="00A611C5"/>
    <w:rsid w:val="00A61665"/>
    <w:rsid w:val="00A61EED"/>
    <w:rsid w:val="00A622D3"/>
    <w:rsid w:val="00A62425"/>
    <w:rsid w:val="00A633F0"/>
    <w:rsid w:val="00A63EDB"/>
    <w:rsid w:val="00A642B5"/>
    <w:rsid w:val="00A643F4"/>
    <w:rsid w:val="00A64455"/>
    <w:rsid w:val="00A667B8"/>
    <w:rsid w:val="00A67356"/>
    <w:rsid w:val="00A676BE"/>
    <w:rsid w:val="00A679FD"/>
    <w:rsid w:val="00A67ECE"/>
    <w:rsid w:val="00A71D5A"/>
    <w:rsid w:val="00A72019"/>
    <w:rsid w:val="00A72242"/>
    <w:rsid w:val="00A72EB2"/>
    <w:rsid w:val="00A72EFA"/>
    <w:rsid w:val="00A7362C"/>
    <w:rsid w:val="00A741F2"/>
    <w:rsid w:val="00A7432B"/>
    <w:rsid w:val="00A744A9"/>
    <w:rsid w:val="00A7458A"/>
    <w:rsid w:val="00A74CAE"/>
    <w:rsid w:val="00A74D24"/>
    <w:rsid w:val="00A751B3"/>
    <w:rsid w:val="00A75C16"/>
    <w:rsid w:val="00A76262"/>
    <w:rsid w:val="00A764FC"/>
    <w:rsid w:val="00A76888"/>
    <w:rsid w:val="00A771CA"/>
    <w:rsid w:val="00A77256"/>
    <w:rsid w:val="00A805B9"/>
    <w:rsid w:val="00A80C1B"/>
    <w:rsid w:val="00A814D4"/>
    <w:rsid w:val="00A81800"/>
    <w:rsid w:val="00A819B4"/>
    <w:rsid w:val="00A81B97"/>
    <w:rsid w:val="00A81DAF"/>
    <w:rsid w:val="00A823BB"/>
    <w:rsid w:val="00A82BA2"/>
    <w:rsid w:val="00A82D07"/>
    <w:rsid w:val="00A8387A"/>
    <w:rsid w:val="00A83C7A"/>
    <w:rsid w:val="00A84B32"/>
    <w:rsid w:val="00A84B8B"/>
    <w:rsid w:val="00A84CC6"/>
    <w:rsid w:val="00A84D76"/>
    <w:rsid w:val="00A85388"/>
    <w:rsid w:val="00A85FB5"/>
    <w:rsid w:val="00A86064"/>
    <w:rsid w:val="00A87B05"/>
    <w:rsid w:val="00A904E5"/>
    <w:rsid w:val="00A910C4"/>
    <w:rsid w:val="00A912C3"/>
    <w:rsid w:val="00A9191E"/>
    <w:rsid w:val="00A92BAB"/>
    <w:rsid w:val="00A92ED4"/>
    <w:rsid w:val="00A931C9"/>
    <w:rsid w:val="00A93658"/>
    <w:rsid w:val="00A93D85"/>
    <w:rsid w:val="00A9439D"/>
    <w:rsid w:val="00A9440F"/>
    <w:rsid w:val="00A94B6A"/>
    <w:rsid w:val="00A954CD"/>
    <w:rsid w:val="00A9570C"/>
    <w:rsid w:val="00A96065"/>
    <w:rsid w:val="00A96333"/>
    <w:rsid w:val="00A964FE"/>
    <w:rsid w:val="00A9687F"/>
    <w:rsid w:val="00A96C01"/>
    <w:rsid w:val="00A9713D"/>
    <w:rsid w:val="00AA045C"/>
    <w:rsid w:val="00AA1302"/>
    <w:rsid w:val="00AA15DD"/>
    <w:rsid w:val="00AA1623"/>
    <w:rsid w:val="00AA182B"/>
    <w:rsid w:val="00AA188D"/>
    <w:rsid w:val="00AA1956"/>
    <w:rsid w:val="00AA2632"/>
    <w:rsid w:val="00AA480E"/>
    <w:rsid w:val="00AA483B"/>
    <w:rsid w:val="00AA49DB"/>
    <w:rsid w:val="00AA5258"/>
    <w:rsid w:val="00AA5417"/>
    <w:rsid w:val="00AA5540"/>
    <w:rsid w:val="00AA5EB2"/>
    <w:rsid w:val="00AA6049"/>
    <w:rsid w:val="00AA653E"/>
    <w:rsid w:val="00AA659C"/>
    <w:rsid w:val="00AA6774"/>
    <w:rsid w:val="00AA69A3"/>
    <w:rsid w:val="00AA7121"/>
    <w:rsid w:val="00AA7760"/>
    <w:rsid w:val="00AA7C47"/>
    <w:rsid w:val="00AA7C5F"/>
    <w:rsid w:val="00AA7FC7"/>
    <w:rsid w:val="00AA7FD2"/>
    <w:rsid w:val="00AB2892"/>
    <w:rsid w:val="00AB2FC9"/>
    <w:rsid w:val="00AB3222"/>
    <w:rsid w:val="00AB33E8"/>
    <w:rsid w:val="00AB3F2D"/>
    <w:rsid w:val="00AB40D5"/>
    <w:rsid w:val="00AB4D12"/>
    <w:rsid w:val="00AB680C"/>
    <w:rsid w:val="00AB68BB"/>
    <w:rsid w:val="00AB7FCD"/>
    <w:rsid w:val="00AC0C5C"/>
    <w:rsid w:val="00AC12FF"/>
    <w:rsid w:val="00AC169B"/>
    <w:rsid w:val="00AC1BB7"/>
    <w:rsid w:val="00AC1CCF"/>
    <w:rsid w:val="00AC2018"/>
    <w:rsid w:val="00AC21A2"/>
    <w:rsid w:val="00AC27B3"/>
    <w:rsid w:val="00AC280D"/>
    <w:rsid w:val="00AC2E82"/>
    <w:rsid w:val="00AC3790"/>
    <w:rsid w:val="00AC39E4"/>
    <w:rsid w:val="00AC3B33"/>
    <w:rsid w:val="00AC4672"/>
    <w:rsid w:val="00AC536A"/>
    <w:rsid w:val="00AC55A8"/>
    <w:rsid w:val="00AC5820"/>
    <w:rsid w:val="00AC5DED"/>
    <w:rsid w:val="00AC6090"/>
    <w:rsid w:val="00AC67D1"/>
    <w:rsid w:val="00AC7679"/>
    <w:rsid w:val="00AC7A49"/>
    <w:rsid w:val="00AC7AAF"/>
    <w:rsid w:val="00AD069A"/>
    <w:rsid w:val="00AD1E17"/>
    <w:rsid w:val="00AD2089"/>
    <w:rsid w:val="00AD2901"/>
    <w:rsid w:val="00AD290C"/>
    <w:rsid w:val="00AD357E"/>
    <w:rsid w:val="00AD35DB"/>
    <w:rsid w:val="00AD38C7"/>
    <w:rsid w:val="00AD38F1"/>
    <w:rsid w:val="00AD4379"/>
    <w:rsid w:val="00AD468B"/>
    <w:rsid w:val="00AD4AC5"/>
    <w:rsid w:val="00AD7453"/>
    <w:rsid w:val="00AD746F"/>
    <w:rsid w:val="00AD751A"/>
    <w:rsid w:val="00AD7B12"/>
    <w:rsid w:val="00AD7CA8"/>
    <w:rsid w:val="00AE04C6"/>
    <w:rsid w:val="00AE1220"/>
    <w:rsid w:val="00AE14DE"/>
    <w:rsid w:val="00AE2C1A"/>
    <w:rsid w:val="00AE39E0"/>
    <w:rsid w:val="00AE4468"/>
    <w:rsid w:val="00AE454D"/>
    <w:rsid w:val="00AE49CF"/>
    <w:rsid w:val="00AE4A64"/>
    <w:rsid w:val="00AE4C2B"/>
    <w:rsid w:val="00AE4CEC"/>
    <w:rsid w:val="00AE52B2"/>
    <w:rsid w:val="00AE5517"/>
    <w:rsid w:val="00AE5DB8"/>
    <w:rsid w:val="00AE60F4"/>
    <w:rsid w:val="00AE628D"/>
    <w:rsid w:val="00AE702A"/>
    <w:rsid w:val="00AF0378"/>
    <w:rsid w:val="00AF11B4"/>
    <w:rsid w:val="00AF14FB"/>
    <w:rsid w:val="00AF1640"/>
    <w:rsid w:val="00AF16E1"/>
    <w:rsid w:val="00AF1858"/>
    <w:rsid w:val="00AF216F"/>
    <w:rsid w:val="00AF2656"/>
    <w:rsid w:val="00AF2C3F"/>
    <w:rsid w:val="00AF4039"/>
    <w:rsid w:val="00AF42BD"/>
    <w:rsid w:val="00AF4864"/>
    <w:rsid w:val="00AF514C"/>
    <w:rsid w:val="00AF55D6"/>
    <w:rsid w:val="00AF5CEF"/>
    <w:rsid w:val="00AF5D41"/>
    <w:rsid w:val="00AF656E"/>
    <w:rsid w:val="00AF6929"/>
    <w:rsid w:val="00AF6A17"/>
    <w:rsid w:val="00B0001F"/>
    <w:rsid w:val="00B0085D"/>
    <w:rsid w:val="00B0161B"/>
    <w:rsid w:val="00B017A9"/>
    <w:rsid w:val="00B01B60"/>
    <w:rsid w:val="00B01C96"/>
    <w:rsid w:val="00B02414"/>
    <w:rsid w:val="00B02835"/>
    <w:rsid w:val="00B02D47"/>
    <w:rsid w:val="00B03493"/>
    <w:rsid w:val="00B04500"/>
    <w:rsid w:val="00B0480F"/>
    <w:rsid w:val="00B05918"/>
    <w:rsid w:val="00B06159"/>
    <w:rsid w:val="00B0647C"/>
    <w:rsid w:val="00B06741"/>
    <w:rsid w:val="00B07408"/>
    <w:rsid w:val="00B07D6D"/>
    <w:rsid w:val="00B106C8"/>
    <w:rsid w:val="00B10DBB"/>
    <w:rsid w:val="00B1128C"/>
    <w:rsid w:val="00B11ACE"/>
    <w:rsid w:val="00B120FB"/>
    <w:rsid w:val="00B123D7"/>
    <w:rsid w:val="00B1257D"/>
    <w:rsid w:val="00B1274B"/>
    <w:rsid w:val="00B13215"/>
    <w:rsid w:val="00B13278"/>
    <w:rsid w:val="00B135EE"/>
    <w:rsid w:val="00B14B09"/>
    <w:rsid w:val="00B15350"/>
    <w:rsid w:val="00B16543"/>
    <w:rsid w:val="00B166CB"/>
    <w:rsid w:val="00B167EB"/>
    <w:rsid w:val="00B16B9D"/>
    <w:rsid w:val="00B17323"/>
    <w:rsid w:val="00B173DE"/>
    <w:rsid w:val="00B17DA5"/>
    <w:rsid w:val="00B17F1A"/>
    <w:rsid w:val="00B205B4"/>
    <w:rsid w:val="00B21428"/>
    <w:rsid w:val="00B2217C"/>
    <w:rsid w:val="00B22603"/>
    <w:rsid w:val="00B23404"/>
    <w:rsid w:val="00B2354C"/>
    <w:rsid w:val="00B2390A"/>
    <w:rsid w:val="00B23F85"/>
    <w:rsid w:val="00B2425F"/>
    <w:rsid w:val="00B24497"/>
    <w:rsid w:val="00B2505A"/>
    <w:rsid w:val="00B2549F"/>
    <w:rsid w:val="00B25647"/>
    <w:rsid w:val="00B258FA"/>
    <w:rsid w:val="00B25FBA"/>
    <w:rsid w:val="00B26C62"/>
    <w:rsid w:val="00B272F5"/>
    <w:rsid w:val="00B27302"/>
    <w:rsid w:val="00B274D5"/>
    <w:rsid w:val="00B30751"/>
    <w:rsid w:val="00B30A4E"/>
    <w:rsid w:val="00B31662"/>
    <w:rsid w:val="00B3245E"/>
    <w:rsid w:val="00B32840"/>
    <w:rsid w:val="00B329B5"/>
    <w:rsid w:val="00B32C06"/>
    <w:rsid w:val="00B33388"/>
    <w:rsid w:val="00B333F7"/>
    <w:rsid w:val="00B33587"/>
    <w:rsid w:val="00B33763"/>
    <w:rsid w:val="00B33BBC"/>
    <w:rsid w:val="00B344BB"/>
    <w:rsid w:val="00B34889"/>
    <w:rsid w:val="00B3537D"/>
    <w:rsid w:val="00B35869"/>
    <w:rsid w:val="00B359F0"/>
    <w:rsid w:val="00B35D78"/>
    <w:rsid w:val="00B35FA5"/>
    <w:rsid w:val="00B36B13"/>
    <w:rsid w:val="00B36DE3"/>
    <w:rsid w:val="00B370B5"/>
    <w:rsid w:val="00B37703"/>
    <w:rsid w:val="00B405FC"/>
    <w:rsid w:val="00B40C10"/>
    <w:rsid w:val="00B417C2"/>
    <w:rsid w:val="00B41F0B"/>
    <w:rsid w:val="00B4238A"/>
    <w:rsid w:val="00B42AE7"/>
    <w:rsid w:val="00B42D2E"/>
    <w:rsid w:val="00B42D81"/>
    <w:rsid w:val="00B43034"/>
    <w:rsid w:val="00B434EC"/>
    <w:rsid w:val="00B4410F"/>
    <w:rsid w:val="00B4645D"/>
    <w:rsid w:val="00B46C6F"/>
    <w:rsid w:val="00B472BE"/>
    <w:rsid w:val="00B47F6E"/>
    <w:rsid w:val="00B5028A"/>
    <w:rsid w:val="00B5076E"/>
    <w:rsid w:val="00B509E7"/>
    <w:rsid w:val="00B510AC"/>
    <w:rsid w:val="00B51AAA"/>
    <w:rsid w:val="00B51B2B"/>
    <w:rsid w:val="00B523E0"/>
    <w:rsid w:val="00B5279C"/>
    <w:rsid w:val="00B5291A"/>
    <w:rsid w:val="00B52D72"/>
    <w:rsid w:val="00B52DBD"/>
    <w:rsid w:val="00B534F6"/>
    <w:rsid w:val="00B53B3D"/>
    <w:rsid w:val="00B53C88"/>
    <w:rsid w:val="00B53E95"/>
    <w:rsid w:val="00B54101"/>
    <w:rsid w:val="00B5420C"/>
    <w:rsid w:val="00B54569"/>
    <w:rsid w:val="00B551B5"/>
    <w:rsid w:val="00B55670"/>
    <w:rsid w:val="00B556BA"/>
    <w:rsid w:val="00B557F2"/>
    <w:rsid w:val="00B55D49"/>
    <w:rsid w:val="00B55EC3"/>
    <w:rsid w:val="00B565A0"/>
    <w:rsid w:val="00B56A73"/>
    <w:rsid w:val="00B56F1C"/>
    <w:rsid w:val="00B57047"/>
    <w:rsid w:val="00B6066F"/>
    <w:rsid w:val="00B60883"/>
    <w:rsid w:val="00B60D8A"/>
    <w:rsid w:val="00B60E65"/>
    <w:rsid w:val="00B61133"/>
    <w:rsid w:val="00B61C38"/>
    <w:rsid w:val="00B61D47"/>
    <w:rsid w:val="00B625B8"/>
    <w:rsid w:val="00B63832"/>
    <w:rsid w:val="00B63ABA"/>
    <w:rsid w:val="00B649CB"/>
    <w:rsid w:val="00B650AA"/>
    <w:rsid w:val="00B6524B"/>
    <w:rsid w:val="00B6540B"/>
    <w:rsid w:val="00B65A7A"/>
    <w:rsid w:val="00B65C55"/>
    <w:rsid w:val="00B66454"/>
    <w:rsid w:val="00B669DD"/>
    <w:rsid w:val="00B66F9F"/>
    <w:rsid w:val="00B70D86"/>
    <w:rsid w:val="00B71171"/>
    <w:rsid w:val="00B718B8"/>
    <w:rsid w:val="00B71955"/>
    <w:rsid w:val="00B71C78"/>
    <w:rsid w:val="00B722FA"/>
    <w:rsid w:val="00B72564"/>
    <w:rsid w:val="00B72762"/>
    <w:rsid w:val="00B72872"/>
    <w:rsid w:val="00B728E7"/>
    <w:rsid w:val="00B72BB2"/>
    <w:rsid w:val="00B72C74"/>
    <w:rsid w:val="00B72D58"/>
    <w:rsid w:val="00B737F4"/>
    <w:rsid w:val="00B74436"/>
    <w:rsid w:val="00B7462F"/>
    <w:rsid w:val="00B74A15"/>
    <w:rsid w:val="00B74A3B"/>
    <w:rsid w:val="00B7512F"/>
    <w:rsid w:val="00B757BC"/>
    <w:rsid w:val="00B762F7"/>
    <w:rsid w:val="00B76DB2"/>
    <w:rsid w:val="00B77334"/>
    <w:rsid w:val="00B77C4C"/>
    <w:rsid w:val="00B77D5B"/>
    <w:rsid w:val="00B80323"/>
    <w:rsid w:val="00B812E0"/>
    <w:rsid w:val="00B81B4C"/>
    <w:rsid w:val="00B822DA"/>
    <w:rsid w:val="00B83521"/>
    <w:rsid w:val="00B83D55"/>
    <w:rsid w:val="00B840B6"/>
    <w:rsid w:val="00B840DB"/>
    <w:rsid w:val="00B84B2F"/>
    <w:rsid w:val="00B84D04"/>
    <w:rsid w:val="00B85578"/>
    <w:rsid w:val="00B85C5F"/>
    <w:rsid w:val="00B8615A"/>
    <w:rsid w:val="00B87F4E"/>
    <w:rsid w:val="00B904CE"/>
    <w:rsid w:val="00B90862"/>
    <w:rsid w:val="00B908CD"/>
    <w:rsid w:val="00B911FE"/>
    <w:rsid w:val="00B9165E"/>
    <w:rsid w:val="00B918C2"/>
    <w:rsid w:val="00B91AF3"/>
    <w:rsid w:val="00B91D54"/>
    <w:rsid w:val="00B91E5B"/>
    <w:rsid w:val="00B92B61"/>
    <w:rsid w:val="00B931FD"/>
    <w:rsid w:val="00B935EF"/>
    <w:rsid w:val="00B9388F"/>
    <w:rsid w:val="00B93919"/>
    <w:rsid w:val="00B93926"/>
    <w:rsid w:val="00B94130"/>
    <w:rsid w:val="00B941DA"/>
    <w:rsid w:val="00B94481"/>
    <w:rsid w:val="00B94D7C"/>
    <w:rsid w:val="00B94F20"/>
    <w:rsid w:val="00B95131"/>
    <w:rsid w:val="00B95174"/>
    <w:rsid w:val="00B9602E"/>
    <w:rsid w:val="00B964D4"/>
    <w:rsid w:val="00B965B1"/>
    <w:rsid w:val="00B96F72"/>
    <w:rsid w:val="00B977D7"/>
    <w:rsid w:val="00BA09BD"/>
    <w:rsid w:val="00BA0D97"/>
    <w:rsid w:val="00BA0F2E"/>
    <w:rsid w:val="00BA112F"/>
    <w:rsid w:val="00BA18E2"/>
    <w:rsid w:val="00BA2046"/>
    <w:rsid w:val="00BA2454"/>
    <w:rsid w:val="00BA2BB7"/>
    <w:rsid w:val="00BA39B7"/>
    <w:rsid w:val="00BA3AC8"/>
    <w:rsid w:val="00BA41E0"/>
    <w:rsid w:val="00BA479C"/>
    <w:rsid w:val="00BA57BD"/>
    <w:rsid w:val="00BA5EAC"/>
    <w:rsid w:val="00BA5FC1"/>
    <w:rsid w:val="00BA7078"/>
    <w:rsid w:val="00BA7105"/>
    <w:rsid w:val="00BA78DB"/>
    <w:rsid w:val="00BA7B92"/>
    <w:rsid w:val="00BA7FBE"/>
    <w:rsid w:val="00BB06AC"/>
    <w:rsid w:val="00BB0B1E"/>
    <w:rsid w:val="00BB1006"/>
    <w:rsid w:val="00BB1106"/>
    <w:rsid w:val="00BB11D6"/>
    <w:rsid w:val="00BB1D91"/>
    <w:rsid w:val="00BB2921"/>
    <w:rsid w:val="00BB2A46"/>
    <w:rsid w:val="00BB2DBC"/>
    <w:rsid w:val="00BB2E25"/>
    <w:rsid w:val="00BB34DB"/>
    <w:rsid w:val="00BB3F2F"/>
    <w:rsid w:val="00BB453E"/>
    <w:rsid w:val="00BB4605"/>
    <w:rsid w:val="00BB48C3"/>
    <w:rsid w:val="00BB4A30"/>
    <w:rsid w:val="00BB581A"/>
    <w:rsid w:val="00BB5B90"/>
    <w:rsid w:val="00BB66C5"/>
    <w:rsid w:val="00BB6CDD"/>
    <w:rsid w:val="00BB7EEA"/>
    <w:rsid w:val="00BC017D"/>
    <w:rsid w:val="00BC2802"/>
    <w:rsid w:val="00BC283C"/>
    <w:rsid w:val="00BC334C"/>
    <w:rsid w:val="00BC3A2D"/>
    <w:rsid w:val="00BC4899"/>
    <w:rsid w:val="00BC5463"/>
    <w:rsid w:val="00BC5495"/>
    <w:rsid w:val="00BC55C1"/>
    <w:rsid w:val="00BC5B73"/>
    <w:rsid w:val="00BC5C59"/>
    <w:rsid w:val="00BC5EC1"/>
    <w:rsid w:val="00BC69A6"/>
    <w:rsid w:val="00BC6CC2"/>
    <w:rsid w:val="00BC75CC"/>
    <w:rsid w:val="00BD0084"/>
    <w:rsid w:val="00BD00E0"/>
    <w:rsid w:val="00BD0869"/>
    <w:rsid w:val="00BD088A"/>
    <w:rsid w:val="00BD1863"/>
    <w:rsid w:val="00BD1963"/>
    <w:rsid w:val="00BD197B"/>
    <w:rsid w:val="00BD1CFB"/>
    <w:rsid w:val="00BD235B"/>
    <w:rsid w:val="00BD34B9"/>
    <w:rsid w:val="00BD4F22"/>
    <w:rsid w:val="00BD5058"/>
    <w:rsid w:val="00BD59A0"/>
    <w:rsid w:val="00BD5D2A"/>
    <w:rsid w:val="00BD6045"/>
    <w:rsid w:val="00BD6C33"/>
    <w:rsid w:val="00BD6E7C"/>
    <w:rsid w:val="00BD764D"/>
    <w:rsid w:val="00BD7F92"/>
    <w:rsid w:val="00BD7FB5"/>
    <w:rsid w:val="00BE0DB8"/>
    <w:rsid w:val="00BE20DA"/>
    <w:rsid w:val="00BE273C"/>
    <w:rsid w:val="00BE289B"/>
    <w:rsid w:val="00BE2B6E"/>
    <w:rsid w:val="00BE2CBD"/>
    <w:rsid w:val="00BE2DED"/>
    <w:rsid w:val="00BE34E6"/>
    <w:rsid w:val="00BE35BF"/>
    <w:rsid w:val="00BE4038"/>
    <w:rsid w:val="00BE425E"/>
    <w:rsid w:val="00BE492A"/>
    <w:rsid w:val="00BE4A07"/>
    <w:rsid w:val="00BE5F50"/>
    <w:rsid w:val="00BE6579"/>
    <w:rsid w:val="00BE6923"/>
    <w:rsid w:val="00BE70E8"/>
    <w:rsid w:val="00BE737B"/>
    <w:rsid w:val="00BF10E2"/>
    <w:rsid w:val="00BF1227"/>
    <w:rsid w:val="00BF17CE"/>
    <w:rsid w:val="00BF1D66"/>
    <w:rsid w:val="00BF26A1"/>
    <w:rsid w:val="00BF2F4E"/>
    <w:rsid w:val="00BF3063"/>
    <w:rsid w:val="00BF308D"/>
    <w:rsid w:val="00BF3BC5"/>
    <w:rsid w:val="00BF3F90"/>
    <w:rsid w:val="00BF56B3"/>
    <w:rsid w:val="00BF57EC"/>
    <w:rsid w:val="00BF600B"/>
    <w:rsid w:val="00BF6216"/>
    <w:rsid w:val="00BF6BD7"/>
    <w:rsid w:val="00BF6CD8"/>
    <w:rsid w:val="00BF726B"/>
    <w:rsid w:val="00BF74D3"/>
    <w:rsid w:val="00BF7672"/>
    <w:rsid w:val="00BF798A"/>
    <w:rsid w:val="00C000BC"/>
    <w:rsid w:val="00C00317"/>
    <w:rsid w:val="00C007A3"/>
    <w:rsid w:val="00C007E2"/>
    <w:rsid w:val="00C0159F"/>
    <w:rsid w:val="00C01E83"/>
    <w:rsid w:val="00C02009"/>
    <w:rsid w:val="00C02026"/>
    <w:rsid w:val="00C02FBD"/>
    <w:rsid w:val="00C03511"/>
    <w:rsid w:val="00C03872"/>
    <w:rsid w:val="00C04658"/>
    <w:rsid w:val="00C05184"/>
    <w:rsid w:val="00C056D1"/>
    <w:rsid w:val="00C0593D"/>
    <w:rsid w:val="00C073B3"/>
    <w:rsid w:val="00C076F2"/>
    <w:rsid w:val="00C07C76"/>
    <w:rsid w:val="00C10E36"/>
    <w:rsid w:val="00C11254"/>
    <w:rsid w:val="00C12338"/>
    <w:rsid w:val="00C12760"/>
    <w:rsid w:val="00C13243"/>
    <w:rsid w:val="00C13336"/>
    <w:rsid w:val="00C13733"/>
    <w:rsid w:val="00C13A15"/>
    <w:rsid w:val="00C13AEE"/>
    <w:rsid w:val="00C14A69"/>
    <w:rsid w:val="00C151DA"/>
    <w:rsid w:val="00C155C7"/>
    <w:rsid w:val="00C156A9"/>
    <w:rsid w:val="00C159B5"/>
    <w:rsid w:val="00C15FFB"/>
    <w:rsid w:val="00C1608E"/>
    <w:rsid w:val="00C1637C"/>
    <w:rsid w:val="00C165BA"/>
    <w:rsid w:val="00C165F0"/>
    <w:rsid w:val="00C1662A"/>
    <w:rsid w:val="00C16C1D"/>
    <w:rsid w:val="00C16DF9"/>
    <w:rsid w:val="00C176E0"/>
    <w:rsid w:val="00C17A5A"/>
    <w:rsid w:val="00C20477"/>
    <w:rsid w:val="00C205B8"/>
    <w:rsid w:val="00C20C05"/>
    <w:rsid w:val="00C20D53"/>
    <w:rsid w:val="00C2152C"/>
    <w:rsid w:val="00C21A02"/>
    <w:rsid w:val="00C221AA"/>
    <w:rsid w:val="00C22329"/>
    <w:rsid w:val="00C2296A"/>
    <w:rsid w:val="00C22D43"/>
    <w:rsid w:val="00C238C3"/>
    <w:rsid w:val="00C23F5C"/>
    <w:rsid w:val="00C24462"/>
    <w:rsid w:val="00C245BA"/>
    <w:rsid w:val="00C24F51"/>
    <w:rsid w:val="00C24FF2"/>
    <w:rsid w:val="00C25048"/>
    <w:rsid w:val="00C26468"/>
    <w:rsid w:val="00C267FC"/>
    <w:rsid w:val="00C26891"/>
    <w:rsid w:val="00C2723D"/>
    <w:rsid w:val="00C27ACA"/>
    <w:rsid w:val="00C3062C"/>
    <w:rsid w:val="00C30B15"/>
    <w:rsid w:val="00C30B1B"/>
    <w:rsid w:val="00C32949"/>
    <w:rsid w:val="00C32B40"/>
    <w:rsid w:val="00C332C1"/>
    <w:rsid w:val="00C342A5"/>
    <w:rsid w:val="00C3440E"/>
    <w:rsid w:val="00C34CDD"/>
    <w:rsid w:val="00C34E6D"/>
    <w:rsid w:val="00C35707"/>
    <w:rsid w:val="00C36610"/>
    <w:rsid w:val="00C36710"/>
    <w:rsid w:val="00C36716"/>
    <w:rsid w:val="00C36875"/>
    <w:rsid w:val="00C376FA"/>
    <w:rsid w:val="00C37874"/>
    <w:rsid w:val="00C401C4"/>
    <w:rsid w:val="00C424CD"/>
    <w:rsid w:val="00C43444"/>
    <w:rsid w:val="00C43DDF"/>
    <w:rsid w:val="00C44189"/>
    <w:rsid w:val="00C446F6"/>
    <w:rsid w:val="00C45504"/>
    <w:rsid w:val="00C45573"/>
    <w:rsid w:val="00C45821"/>
    <w:rsid w:val="00C45EDB"/>
    <w:rsid w:val="00C45F91"/>
    <w:rsid w:val="00C463C2"/>
    <w:rsid w:val="00C467CC"/>
    <w:rsid w:val="00C469DB"/>
    <w:rsid w:val="00C469E2"/>
    <w:rsid w:val="00C47886"/>
    <w:rsid w:val="00C47932"/>
    <w:rsid w:val="00C504D6"/>
    <w:rsid w:val="00C50B0E"/>
    <w:rsid w:val="00C5196B"/>
    <w:rsid w:val="00C51BCB"/>
    <w:rsid w:val="00C5232C"/>
    <w:rsid w:val="00C526E9"/>
    <w:rsid w:val="00C5303E"/>
    <w:rsid w:val="00C535D2"/>
    <w:rsid w:val="00C53709"/>
    <w:rsid w:val="00C53AC3"/>
    <w:rsid w:val="00C54D15"/>
    <w:rsid w:val="00C554F2"/>
    <w:rsid w:val="00C55836"/>
    <w:rsid w:val="00C55E3A"/>
    <w:rsid w:val="00C5627F"/>
    <w:rsid w:val="00C56894"/>
    <w:rsid w:val="00C57056"/>
    <w:rsid w:val="00C57235"/>
    <w:rsid w:val="00C602F6"/>
    <w:rsid w:val="00C60FEE"/>
    <w:rsid w:val="00C610E3"/>
    <w:rsid w:val="00C613C8"/>
    <w:rsid w:val="00C617B3"/>
    <w:rsid w:val="00C622E0"/>
    <w:rsid w:val="00C62759"/>
    <w:rsid w:val="00C62B70"/>
    <w:rsid w:val="00C62CA6"/>
    <w:rsid w:val="00C62CF2"/>
    <w:rsid w:val="00C630D3"/>
    <w:rsid w:val="00C641E8"/>
    <w:rsid w:val="00C647DF"/>
    <w:rsid w:val="00C648BA"/>
    <w:rsid w:val="00C649FE"/>
    <w:rsid w:val="00C64DF9"/>
    <w:rsid w:val="00C64E99"/>
    <w:rsid w:val="00C65E70"/>
    <w:rsid w:val="00C660F5"/>
    <w:rsid w:val="00C6644B"/>
    <w:rsid w:val="00C66576"/>
    <w:rsid w:val="00C668E9"/>
    <w:rsid w:val="00C66947"/>
    <w:rsid w:val="00C6695C"/>
    <w:rsid w:val="00C67ACB"/>
    <w:rsid w:val="00C67AFA"/>
    <w:rsid w:val="00C70B5D"/>
    <w:rsid w:val="00C71651"/>
    <w:rsid w:val="00C71706"/>
    <w:rsid w:val="00C71E28"/>
    <w:rsid w:val="00C72CB3"/>
    <w:rsid w:val="00C72D00"/>
    <w:rsid w:val="00C73420"/>
    <w:rsid w:val="00C7392D"/>
    <w:rsid w:val="00C73A7C"/>
    <w:rsid w:val="00C73CBE"/>
    <w:rsid w:val="00C74314"/>
    <w:rsid w:val="00C7464F"/>
    <w:rsid w:val="00C74D15"/>
    <w:rsid w:val="00C762F4"/>
    <w:rsid w:val="00C763B3"/>
    <w:rsid w:val="00C80089"/>
    <w:rsid w:val="00C80223"/>
    <w:rsid w:val="00C8078A"/>
    <w:rsid w:val="00C80C5D"/>
    <w:rsid w:val="00C8141A"/>
    <w:rsid w:val="00C81447"/>
    <w:rsid w:val="00C81930"/>
    <w:rsid w:val="00C827B3"/>
    <w:rsid w:val="00C8296A"/>
    <w:rsid w:val="00C832E9"/>
    <w:rsid w:val="00C83DB9"/>
    <w:rsid w:val="00C8464B"/>
    <w:rsid w:val="00C84CB2"/>
    <w:rsid w:val="00C85274"/>
    <w:rsid w:val="00C854A1"/>
    <w:rsid w:val="00C85AD7"/>
    <w:rsid w:val="00C85FAF"/>
    <w:rsid w:val="00C8601F"/>
    <w:rsid w:val="00C86C77"/>
    <w:rsid w:val="00C876D3"/>
    <w:rsid w:val="00C900DB"/>
    <w:rsid w:val="00C9057E"/>
    <w:rsid w:val="00C90772"/>
    <w:rsid w:val="00C90B57"/>
    <w:rsid w:val="00C90EAB"/>
    <w:rsid w:val="00C910A6"/>
    <w:rsid w:val="00C9119B"/>
    <w:rsid w:val="00C91292"/>
    <w:rsid w:val="00C91342"/>
    <w:rsid w:val="00C918D6"/>
    <w:rsid w:val="00C920DB"/>
    <w:rsid w:val="00C921E8"/>
    <w:rsid w:val="00C92D10"/>
    <w:rsid w:val="00C92D39"/>
    <w:rsid w:val="00C92FC8"/>
    <w:rsid w:val="00C931E3"/>
    <w:rsid w:val="00C93AD3"/>
    <w:rsid w:val="00C93C55"/>
    <w:rsid w:val="00C93FCC"/>
    <w:rsid w:val="00C9418A"/>
    <w:rsid w:val="00C9502F"/>
    <w:rsid w:val="00C952D1"/>
    <w:rsid w:val="00C95726"/>
    <w:rsid w:val="00C95E62"/>
    <w:rsid w:val="00C97603"/>
    <w:rsid w:val="00C97B1B"/>
    <w:rsid w:val="00C97B1E"/>
    <w:rsid w:val="00CA005D"/>
    <w:rsid w:val="00CA0137"/>
    <w:rsid w:val="00CA0400"/>
    <w:rsid w:val="00CA052B"/>
    <w:rsid w:val="00CA0729"/>
    <w:rsid w:val="00CA0FE0"/>
    <w:rsid w:val="00CA16D6"/>
    <w:rsid w:val="00CA1B51"/>
    <w:rsid w:val="00CA2430"/>
    <w:rsid w:val="00CA3452"/>
    <w:rsid w:val="00CA35B8"/>
    <w:rsid w:val="00CA383C"/>
    <w:rsid w:val="00CA393E"/>
    <w:rsid w:val="00CA3D5D"/>
    <w:rsid w:val="00CA41CB"/>
    <w:rsid w:val="00CA451B"/>
    <w:rsid w:val="00CA479D"/>
    <w:rsid w:val="00CA47F1"/>
    <w:rsid w:val="00CA546C"/>
    <w:rsid w:val="00CA5954"/>
    <w:rsid w:val="00CA59E3"/>
    <w:rsid w:val="00CA6721"/>
    <w:rsid w:val="00CA6AFB"/>
    <w:rsid w:val="00CA6B51"/>
    <w:rsid w:val="00CA72A3"/>
    <w:rsid w:val="00CA7BB3"/>
    <w:rsid w:val="00CA7D39"/>
    <w:rsid w:val="00CB0625"/>
    <w:rsid w:val="00CB0AE0"/>
    <w:rsid w:val="00CB1226"/>
    <w:rsid w:val="00CB1392"/>
    <w:rsid w:val="00CB1AB1"/>
    <w:rsid w:val="00CB254D"/>
    <w:rsid w:val="00CB2951"/>
    <w:rsid w:val="00CB346F"/>
    <w:rsid w:val="00CB3D68"/>
    <w:rsid w:val="00CB3F64"/>
    <w:rsid w:val="00CB4421"/>
    <w:rsid w:val="00CB5116"/>
    <w:rsid w:val="00CB56D0"/>
    <w:rsid w:val="00CB5E7B"/>
    <w:rsid w:val="00CB6099"/>
    <w:rsid w:val="00CB61B5"/>
    <w:rsid w:val="00CB63B7"/>
    <w:rsid w:val="00CB6DEA"/>
    <w:rsid w:val="00CB7D7D"/>
    <w:rsid w:val="00CC0413"/>
    <w:rsid w:val="00CC04D5"/>
    <w:rsid w:val="00CC09AD"/>
    <w:rsid w:val="00CC0A56"/>
    <w:rsid w:val="00CC0EF1"/>
    <w:rsid w:val="00CC1572"/>
    <w:rsid w:val="00CC20F2"/>
    <w:rsid w:val="00CC2477"/>
    <w:rsid w:val="00CC2660"/>
    <w:rsid w:val="00CC3D8E"/>
    <w:rsid w:val="00CC3F49"/>
    <w:rsid w:val="00CC417A"/>
    <w:rsid w:val="00CC41DF"/>
    <w:rsid w:val="00CC42EE"/>
    <w:rsid w:val="00CC49A3"/>
    <w:rsid w:val="00CC5279"/>
    <w:rsid w:val="00CC5835"/>
    <w:rsid w:val="00CC58FD"/>
    <w:rsid w:val="00CC5FE8"/>
    <w:rsid w:val="00CC6B8A"/>
    <w:rsid w:val="00CC6CA1"/>
    <w:rsid w:val="00CC7386"/>
    <w:rsid w:val="00CC7DD7"/>
    <w:rsid w:val="00CC7E5D"/>
    <w:rsid w:val="00CC7EE7"/>
    <w:rsid w:val="00CD0111"/>
    <w:rsid w:val="00CD07F2"/>
    <w:rsid w:val="00CD0A51"/>
    <w:rsid w:val="00CD0E9C"/>
    <w:rsid w:val="00CD0FF0"/>
    <w:rsid w:val="00CD10D2"/>
    <w:rsid w:val="00CD1441"/>
    <w:rsid w:val="00CD17E7"/>
    <w:rsid w:val="00CD2720"/>
    <w:rsid w:val="00CD2B22"/>
    <w:rsid w:val="00CD2D76"/>
    <w:rsid w:val="00CD2DEE"/>
    <w:rsid w:val="00CD354C"/>
    <w:rsid w:val="00CD3748"/>
    <w:rsid w:val="00CD3CBC"/>
    <w:rsid w:val="00CD3F8F"/>
    <w:rsid w:val="00CD42B4"/>
    <w:rsid w:val="00CD4AF5"/>
    <w:rsid w:val="00CD4C7F"/>
    <w:rsid w:val="00CD5292"/>
    <w:rsid w:val="00CD5E3A"/>
    <w:rsid w:val="00CD6ADC"/>
    <w:rsid w:val="00CD6B1C"/>
    <w:rsid w:val="00CD79DD"/>
    <w:rsid w:val="00CE0CAD"/>
    <w:rsid w:val="00CE0DCD"/>
    <w:rsid w:val="00CE0FE5"/>
    <w:rsid w:val="00CE1D40"/>
    <w:rsid w:val="00CE201A"/>
    <w:rsid w:val="00CE28DC"/>
    <w:rsid w:val="00CE3198"/>
    <w:rsid w:val="00CE31D5"/>
    <w:rsid w:val="00CE31F9"/>
    <w:rsid w:val="00CE3D14"/>
    <w:rsid w:val="00CE457B"/>
    <w:rsid w:val="00CE482B"/>
    <w:rsid w:val="00CE48D5"/>
    <w:rsid w:val="00CE5FC9"/>
    <w:rsid w:val="00CF01BC"/>
    <w:rsid w:val="00CF0310"/>
    <w:rsid w:val="00CF0524"/>
    <w:rsid w:val="00CF0BE3"/>
    <w:rsid w:val="00CF152D"/>
    <w:rsid w:val="00CF263C"/>
    <w:rsid w:val="00CF2648"/>
    <w:rsid w:val="00CF3458"/>
    <w:rsid w:val="00CF356A"/>
    <w:rsid w:val="00CF3FE4"/>
    <w:rsid w:val="00CF599F"/>
    <w:rsid w:val="00CF59EF"/>
    <w:rsid w:val="00CF5BAE"/>
    <w:rsid w:val="00CF6E61"/>
    <w:rsid w:val="00CF7BED"/>
    <w:rsid w:val="00D00127"/>
    <w:rsid w:val="00D01877"/>
    <w:rsid w:val="00D027FE"/>
    <w:rsid w:val="00D03240"/>
    <w:rsid w:val="00D03454"/>
    <w:rsid w:val="00D03831"/>
    <w:rsid w:val="00D03AD4"/>
    <w:rsid w:val="00D03C4F"/>
    <w:rsid w:val="00D03EE3"/>
    <w:rsid w:val="00D04395"/>
    <w:rsid w:val="00D043A8"/>
    <w:rsid w:val="00D04B2E"/>
    <w:rsid w:val="00D054AA"/>
    <w:rsid w:val="00D05A11"/>
    <w:rsid w:val="00D05E2C"/>
    <w:rsid w:val="00D05F8F"/>
    <w:rsid w:val="00D06203"/>
    <w:rsid w:val="00D066BD"/>
    <w:rsid w:val="00D0797A"/>
    <w:rsid w:val="00D1131F"/>
    <w:rsid w:val="00D11555"/>
    <w:rsid w:val="00D11712"/>
    <w:rsid w:val="00D11CEB"/>
    <w:rsid w:val="00D12084"/>
    <w:rsid w:val="00D1257D"/>
    <w:rsid w:val="00D1281C"/>
    <w:rsid w:val="00D129F2"/>
    <w:rsid w:val="00D13366"/>
    <w:rsid w:val="00D13DC3"/>
    <w:rsid w:val="00D149A5"/>
    <w:rsid w:val="00D15093"/>
    <w:rsid w:val="00D152B2"/>
    <w:rsid w:val="00D153B3"/>
    <w:rsid w:val="00D153BA"/>
    <w:rsid w:val="00D15400"/>
    <w:rsid w:val="00D156AE"/>
    <w:rsid w:val="00D1572F"/>
    <w:rsid w:val="00D16305"/>
    <w:rsid w:val="00D16315"/>
    <w:rsid w:val="00D16425"/>
    <w:rsid w:val="00D1700E"/>
    <w:rsid w:val="00D1710C"/>
    <w:rsid w:val="00D17976"/>
    <w:rsid w:val="00D17981"/>
    <w:rsid w:val="00D17AAD"/>
    <w:rsid w:val="00D2053B"/>
    <w:rsid w:val="00D206AC"/>
    <w:rsid w:val="00D20D3D"/>
    <w:rsid w:val="00D21195"/>
    <w:rsid w:val="00D212A6"/>
    <w:rsid w:val="00D2144E"/>
    <w:rsid w:val="00D21640"/>
    <w:rsid w:val="00D217C1"/>
    <w:rsid w:val="00D21F77"/>
    <w:rsid w:val="00D224B3"/>
    <w:rsid w:val="00D225B6"/>
    <w:rsid w:val="00D22A40"/>
    <w:rsid w:val="00D233C9"/>
    <w:rsid w:val="00D23633"/>
    <w:rsid w:val="00D2427B"/>
    <w:rsid w:val="00D244FA"/>
    <w:rsid w:val="00D24513"/>
    <w:rsid w:val="00D24935"/>
    <w:rsid w:val="00D24E5C"/>
    <w:rsid w:val="00D2506C"/>
    <w:rsid w:val="00D25362"/>
    <w:rsid w:val="00D253EE"/>
    <w:rsid w:val="00D261F6"/>
    <w:rsid w:val="00D27B05"/>
    <w:rsid w:val="00D30511"/>
    <w:rsid w:val="00D30951"/>
    <w:rsid w:val="00D30B14"/>
    <w:rsid w:val="00D30C95"/>
    <w:rsid w:val="00D30DF0"/>
    <w:rsid w:val="00D30FB5"/>
    <w:rsid w:val="00D31A94"/>
    <w:rsid w:val="00D31FEC"/>
    <w:rsid w:val="00D326E0"/>
    <w:rsid w:val="00D33100"/>
    <w:rsid w:val="00D3329E"/>
    <w:rsid w:val="00D343C0"/>
    <w:rsid w:val="00D34A11"/>
    <w:rsid w:val="00D34B83"/>
    <w:rsid w:val="00D3571A"/>
    <w:rsid w:val="00D3590A"/>
    <w:rsid w:val="00D35B00"/>
    <w:rsid w:val="00D35EC0"/>
    <w:rsid w:val="00D36792"/>
    <w:rsid w:val="00D36A51"/>
    <w:rsid w:val="00D37563"/>
    <w:rsid w:val="00D378C8"/>
    <w:rsid w:val="00D405FD"/>
    <w:rsid w:val="00D41E7A"/>
    <w:rsid w:val="00D41F4C"/>
    <w:rsid w:val="00D423EB"/>
    <w:rsid w:val="00D427BA"/>
    <w:rsid w:val="00D43053"/>
    <w:rsid w:val="00D43421"/>
    <w:rsid w:val="00D435F2"/>
    <w:rsid w:val="00D43CCC"/>
    <w:rsid w:val="00D43DC7"/>
    <w:rsid w:val="00D44ABB"/>
    <w:rsid w:val="00D44C2D"/>
    <w:rsid w:val="00D45094"/>
    <w:rsid w:val="00D454B9"/>
    <w:rsid w:val="00D455FA"/>
    <w:rsid w:val="00D462FF"/>
    <w:rsid w:val="00D46867"/>
    <w:rsid w:val="00D46A32"/>
    <w:rsid w:val="00D46C77"/>
    <w:rsid w:val="00D46DD7"/>
    <w:rsid w:val="00D46F4D"/>
    <w:rsid w:val="00D470F0"/>
    <w:rsid w:val="00D473BD"/>
    <w:rsid w:val="00D47571"/>
    <w:rsid w:val="00D47B92"/>
    <w:rsid w:val="00D50B66"/>
    <w:rsid w:val="00D50F9C"/>
    <w:rsid w:val="00D51215"/>
    <w:rsid w:val="00D51DE4"/>
    <w:rsid w:val="00D521C4"/>
    <w:rsid w:val="00D52572"/>
    <w:rsid w:val="00D52BC3"/>
    <w:rsid w:val="00D53330"/>
    <w:rsid w:val="00D5349B"/>
    <w:rsid w:val="00D5349E"/>
    <w:rsid w:val="00D534A6"/>
    <w:rsid w:val="00D53AF1"/>
    <w:rsid w:val="00D53B2B"/>
    <w:rsid w:val="00D540D3"/>
    <w:rsid w:val="00D5486D"/>
    <w:rsid w:val="00D55364"/>
    <w:rsid w:val="00D55B9A"/>
    <w:rsid w:val="00D55C0C"/>
    <w:rsid w:val="00D55EFA"/>
    <w:rsid w:val="00D56441"/>
    <w:rsid w:val="00D564DF"/>
    <w:rsid w:val="00D56815"/>
    <w:rsid w:val="00D570D3"/>
    <w:rsid w:val="00D57905"/>
    <w:rsid w:val="00D5794A"/>
    <w:rsid w:val="00D579D0"/>
    <w:rsid w:val="00D57E5B"/>
    <w:rsid w:val="00D602E3"/>
    <w:rsid w:val="00D616B3"/>
    <w:rsid w:val="00D623D4"/>
    <w:rsid w:val="00D644DE"/>
    <w:rsid w:val="00D64E8E"/>
    <w:rsid w:val="00D653DE"/>
    <w:rsid w:val="00D654E6"/>
    <w:rsid w:val="00D66195"/>
    <w:rsid w:val="00D6740A"/>
    <w:rsid w:val="00D67669"/>
    <w:rsid w:val="00D677F8"/>
    <w:rsid w:val="00D679EE"/>
    <w:rsid w:val="00D67AF6"/>
    <w:rsid w:val="00D67CA7"/>
    <w:rsid w:val="00D70F8C"/>
    <w:rsid w:val="00D71422"/>
    <w:rsid w:val="00D71789"/>
    <w:rsid w:val="00D71DCB"/>
    <w:rsid w:val="00D7263C"/>
    <w:rsid w:val="00D729E1"/>
    <w:rsid w:val="00D73035"/>
    <w:rsid w:val="00D739D5"/>
    <w:rsid w:val="00D73E8E"/>
    <w:rsid w:val="00D749FA"/>
    <w:rsid w:val="00D750F6"/>
    <w:rsid w:val="00D75376"/>
    <w:rsid w:val="00D75A01"/>
    <w:rsid w:val="00D8146C"/>
    <w:rsid w:val="00D814FA"/>
    <w:rsid w:val="00D815CD"/>
    <w:rsid w:val="00D824A0"/>
    <w:rsid w:val="00D824EA"/>
    <w:rsid w:val="00D82936"/>
    <w:rsid w:val="00D83194"/>
    <w:rsid w:val="00D8389A"/>
    <w:rsid w:val="00D85076"/>
    <w:rsid w:val="00D85AE2"/>
    <w:rsid w:val="00D85B7B"/>
    <w:rsid w:val="00D861F7"/>
    <w:rsid w:val="00D8721C"/>
    <w:rsid w:val="00D87DF2"/>
    <w:rsid w:val="00D87F89"/>
    <w:rsid w:val="00D88EC9"/>
    <w:rsid w:val="00D90576"/>
    <w:rsid w:val="00D91FAE"/>
    <w:rsid w:val="00D928B0"/>
    <w:rsid w:val="00D92FF9"/>
    <w:rsid w:val="00D935B4"/>
    <w:rsid w:val="00D93D11"/>
    <w:rsid w:val="00D950A4"/>
    <w:rsid w:val="00D95E3A"/>
    <w:rsid w:val="00D965BA"/>
    <w:rsid w:val="00D966C8"/>
    <w:rsid w:val="00D96892"/>
    <w:rsid w:val="00D96E0A"/>
    <w:rsid w:val="00D97883"/>
    <w:rsid w:val="00DA01E2"/>
    <w:rsid w:val="00DA023C"/>
    <w:rsid w:val="00DA086F"/>
    <w:rsid w:val="00DA12B6"/>
    <w:rsid w:val="00DA2D48"/>
    <w:rsid w:val="00DA306F"/>
    <w:rsid w:val="00DA3E8D"/>
    <w:rsid w:val="00DA3F87"/>
    <w:rsid w:val="00DA4AD4"/>
    <w:rsid w:val="00DA50A6"/>
    <w:rsid w:val="00DA57E3"/>
    <w:rsid w:val="00DA5F75"/>
    <w:rsid w:val="00DA6708"/>
    <w:rsid w:val="00DA6C30"/>
    <w:rsid w:val="00DA7F07"/>
    <w:rsid w:val="00DB0821"/>
    <w:rsid w:val="00DB086A"/>
    <w:rsid w:val="00DB090A"/>
    <w:rsid w:val="00DB1075"/>
    <w:rsid w:val="00DB1084"/>
    <w:rsid w:val="00DB1099"/>
    <w:rsid w:val="00DB1361"/>
    <w:rsid w:val="00DB1425"/>
    <w:rsid w:val="00DB2305"/>
    <w:rsid w:val="00DB234F"/>
    <w:rsid w:val="00DB28F2"/>
    <w:rsid w:val="00DB2E7D"/>
    <w:rsid w:val="00DB304A"/>
    <w:rsid w:val="00DB338C"/>
    <w:rsid w:val="00DB45FA"/>
    <w:rsid w:val="00DB4603"/>
    <w:rsid w:val="00DB4C33"/>
    <w:rsid w:val="00DB52F3"/>
    <w:rsid w:val="00DB5743"/>
    <w:rsid w:val="00DB5E51"/>
    <w:rsid w:val="00DB5FF7"/>
    <w:rsid w:val="00DB617C"/>
    <w:rsid w:val="00DB672F"/>
    <w:rsid w:val="00DB675E"/>
    <w:rsid w:val="00DB6976"/>
    <w:rsid w:val="00DB7363"/>
    <w:rsid w:val="00DB738A"/>
    <w:rsid w:val="00DB73C9"/>
    <w:rsid w:val="00DB779D"/>
    <w:rsid w:val="00DC1121"/>
    <w:rsid w:val="00DC1871"/>
    <w:rsid w:val="00DC252B"/>
    <w:rsid w:val="00DC325A"/>
    <w:rsid w:val="00DC369E"/>
    <w:rsid w:val="00DC40BE"/>
    <w:rsid w:val="00DC4A9B"/>
    <w:rsid w:val="00DC4C1F"/>
    <w:rsid w:val="00DC4D30"/>
    <w:rsid w:val="00DC548B"/>
    <w:rsid w:val="00DC563C"/>
    <w:rsid w:val="00DC573E"/>
    <w:rsid w:val="00DC575D"/>
    <w:rsid w:val="00DC598C"/>
    <w:rsid w:val="00DC5CBB"/>
    <w:rsid w:val="00DC64D6"/>
    <w:rsid w:val="00DC6871"/>
    <w:rsid w:val="00DC6A2D"/>
    <w:rsid w:val="00DC72BE"/>
    <w:rsid w:val="00DC747D"/>
    <w:rsid w:val="00DC75DD"/>
    <w:rsid w:val="00DC7BAC"/>
    <w:rsid w:val="00DC7C85"/>
    <w:rsid w:val="00DC7E4D"/>
    <w:rsid w:val="00DD002A"/>
    <w:rsid w:val="00DD15C4"/>
    <w:rsid w:val="00DD1649"/>
    <w:rsid w:val="00DD227E"/>
    <w:rsid w:val="00DD23E5"/>
    <w:rsid w:val="00DD2D7A"/>
    <w:rsid w:val="00DD2DA6"/>
    <w:rsid w:val="00DD3080"/>
    <w:rsid w:val="00DD3A7F"/>
    <w:rsid w:val="00DD4ACA"/>
    <w:rsid w:val="00DD56BE"/>
    <w:rsid w:val="00DD56F2"/>
    <w:rsid w:val="00DD5C56"/>
    <w:rsid w:val="00DD6012"/>
    <w:rsid w:val="00DD6096"/>
    <w:rsid w:val="00DD60AC"/>
    <w:rsid w:val="00DD64D7"/>
    <w:rsid w:val="00DD6766"/>
    <w:rsid w:val="00DD68F4"/>
    <w:rsid w:val="00DD70CD"/>
    <w:rsid w:val="00DD73F9"/>
    <w:rsid w:val="00DD777F"/>
    <w:rsid w:val="00DDBB81"/>
    <w:rsid w:val="00DE0683"/>
    <w:rsid w:val="00DE08D1"/>
    <w:rsid w:val="00DE0EDF"/>
    <w:rsid w:val="00DE10E2"/>
    <w:rsid w:val="00DE1A3A"/>
    <w:rsid w:val="00DE1CCE"/>
    <w:rsid w:val="00DE223A"/>
    <w:rsid w:val="00DE449E"/>
    <w:rsid w:val="00DE4565"/>
    <w:rsid w:val="00DE4B62"/>
    <w:rsid w:val="00DE521C"/>
    <w:rsid w:val="00DE5468"/>
    <w:rsid w:val="00DE55A7"/>
    <w:rsid w:val="00DE55EB"/>
    <w:rsid w:val="00DE565F"/>
    <w:rsid w:val="00DE60DB"/>
    <w:rsid w:val="00DE67B1"/>
    <w:rsid w:val="00DE6DDE"/>
    <w:rsid w:val="00DE6E26"/>
    <w:rsid w:val="00DE73C8"/>
    <w:rsid w:val="00DE76D5"/>
    <w:rsid w:val="00DE7C02"/>
    <w:rsid w:val="00DF08FD"/>
    <w:rsid w:val="00DF0CA3"/>
    <w:rsid w:val="00DF1137"/>
    <w:rsid w:val="00DF1EB1"/>
    <w:rsid w:val="00DF2498"/>
    <w:rsid w:val="00DF3435"/>
    <w:rsid w:val="00DF349F"/>
    <w:rsid w:val="00DF3ED0"/>
    <w:rsid w:val="00DF4E45"/>
    <w:rsid w:val="00DF52B0"/>
    <w:rsid w:val="00DF5C5A"/>
    <w:rsid w:val="00DF5CD1"/>
    <w:rsid w:val="00DF61FD"/>
    <w:rsid w:val="00DF641D"/>
    <w:rsid w:val="00DF6689"/>
    <w:rsid w:val="00DF6883"/>
    <w:rsid w:val="00DF7173"/>
    <w:rsid w:val="00E00925"/>
    <w:rsid w:val="00E00B7D"/>
    <w:rsid w:val="00E0110F"/>
    <w:rsid w:val="00E013C8"/>
    <w:rsid w:val="00E0160C"/>
    <w:rsid w:val="00E01BC9"/>
    <w:rsid w:val="00E01F46"/>
    <w:rsid w:val="00E01FF8"/>
    <w:rsid w:val="00E02435"/>
    <w:rsid w:val="00E02939"/>
    <w:rsid w:val="00E02DC7"/>
    <w:rsid w:val="00E03180"/>
    <w:rsid w:val="00E03BB8"/>
    <w:rsid w:val="00E03CB5"/>
    <w:rsid w:val="00E0475D"/>
    <w:rsid w:val="00E04F17"/>
    <w:rsid w:val="00E069B7"/>
    <w:rsid w:val="00E06AE9"/>
    <w:rsid w:val="00E06D92"/>
    <w:rsid w:val="00E06E8F"/>
    <w:rsid w:val="00E071B2"/>
    <w:rsid w:val="00E07B46"/>
    <w:rsid w:val="00E12541"/>
    <w:rsid w:val="00E128BE"/>
    <w:rsid w:val="00E12A1E"/>
    <w:rsid w:val="00E12CC6"/>
    <w:rsid w:val="00E134FD"/>
    <w:rsid w:val="00E13665"/>
    <w:rsid w:val="00E136AD"/>
    <w:rsid w:val="00E13D2E"/>
    <w:rsid w:val="00E145EC"/>
    <w:rsid w:val="00E14957"/>
    <w:rsid w:val="00E16D33"/>
    <w:rsid w:val="00E16E25"/>
    <w:rsid w:val="00E16F42"/>
    <w:rsid w:val="00E1791C"/>
    <w:rsid w:val="00E17CA4"/>
    <w:rsid w:val="00E17E94"/>
    <w:rsid w:val="00E2070E"/>
    <w:rsid w:val="00E20A69"/>
    <w:rsid w:val="00E20EE5"/>
    <w:rsid w:val="00E21657"/>
    <w:rsid w:val="00E21BB2"/>
    <w:rsid w:val="00E2279A"/>
    <w:rsid w:val="00E2422F"/>
    <w:rsid w:val="00E24287"/>
    <w:rsid w:val="00E2433D"/>
    <w:rsid w:val="00E2464C"/>
    <w:rsid w:val="00E24C76"/>
    <w:rsid w:val="00E251C2"/>
    <w:rsid w:val="00E25357"/>
    <w:rsid w:val="00E2632B"/>
    <w:rsid w:val="00E2720E"/>
    <w:rsid w:val="00E27217"/>
    <w:rsid w:val="00E279A9"/>
    <w:rsid w:val="00E30290"/>
    <w:rsid w:val="00E306DA"/>
    <w:rsid w:val="00E307B0"/>
    <w:rsid w:val="00E30847"/>
    <w:rsid w:val="00E309A5"/>
    <w:rsid w:val="00E30CD1"/>
    <w:rsid w:val="00E313A9"/>
    <w:rsid w:val="00E31531"/>
    <w:rsid w:val="00E32731"/>
    <w:rsid w:val="00E32BBE"/>
    <w:rsid w:val="00E3313D"/>
    <w:rsid w:val="00E33953"/>
    <w:rsid w:val="00E33CE9"/>
    <w:rsid w:val="00E33DD4"/>
    <w:rsid w:val="00E34694"/>
    <w:rsid w:val="00E34B82"/>
    <w:rsid w:val="00E34C3E"/>
    <w:rsid w:val="00E34C42"/>
    <w:rsid w:val="00E34C8E"/>
    <w:rsid w:val="00E36661"/>
    <w:rsid w:val="00E367A1"/>
    <w:rsid w:val="00E3693F"/>
    <w:rsid w:val="00E36E25"/>
    <w:rsid w:val="00E36F94"/>
    <w:rsid w:val="00E37407"/>
    <w:rsid w:val="00E3758A"/>
    <w:rsid w:val="00E40125"/>
    <w:rsid w:val="00E41274"/>
    <w:rsid w:val="00E419D2"/>
    <w:rsid w:val="00E42A42"/>
    <w:rsid w:val="00E436DB"/>
    <w:rsid w:val="00E441BA"/>
    <w:rsid w:val="00E45E67"/>
    <w:rsid w:val="00E45EC9"/>
    <w:rsid w:val="00E461AC"/>
    <w:rsid w:val="00E46974"/>
    <w:rsid w:val="00E46D16"/>
    <w:rsid w:val="00E5027E"/>
    <w:rsid w:val="00E51053"/>
    <w:rsid w:val="00E51932"/>
    <w:rsid w:val="00E5220A"/>
    <w:rsid w:val="00E52617"/>
    <w:rsid w:val="00E52AEC"/>
    <w:rsid w:val="00E53AAB"/>
    <w:rsid w:val="00E53CFE"/>
    <w:rsid w:val="00E543A1"/>
    <w:rsid w:val="00E544D4"/>
    <w:rsid w:val="00E54C64"/>
    <w:rsid w:val="00E5500E"/>
    <w:rsid w:val="00E55610"/>
    <w:rsid w:val="00E55668"/>
    <w:rsid w:val="00E5575F"/>
    <w:rsid w:val="00E5592A"/>
    <w:rsid w:val="00E55CC8"/>
    <w:rsid w:val="00E55F3E"/>
    <w:rsid w:val="00E55F47"/>
    <w:rsid w:val="00E56817"/>
    <w:rsid w:val="00E571E8"/>
    <w:rsid w:val="00E57472"/>
    <w:rsid w:val="00E57527"/>
    <w:rsid w:val="00E576B8"/>
    <w:rsid w:val="00E57985"/>
    <w:rsid w:val="00E57AB1"/>
    <w:rsid w:val="00E57AD1"/>
    <w:rsid w:val="00E602C6"/>
    <w:rsid w:val="00E60EAA"/>
    <w:rsid w:val="00E61179"/>
    <w:rsid w:val="00E61665"/>
    <w:rsid w:val="00E62176"/>
    <w:rsid w:val="00E62817"/>
    <w:rsid w:val="00E62A27"/>
    <w:rsid w:val="00E6329E"/>
    <w:rsid w:val="00E632B6"/>
    <w:rsid w:val="00E641D5"/>
    <w:rsid w:val="00E6558E"/>
    <w:rsid w:val="00E65C1F"/>
    <w:rsid w:val="00E661B8"/>
    <w:rsid w:val="00E66C54"/>
    <w:rsid w:val="00E6741E"/>
    <w:rsid w:val="00E67653"/>
    <w:rsid w:val="00E679EC"/>
    <w:rsid w:val="00E70006"/>
    <w:rsid w:val="00E70011"/>
    <w:rsid w:val="00E70494"/>
    <w:rsid w:val="00E705AB"/>
    <w:rsid w:val="00E70CFD"/>
    <w:rsid w:val="00E71232"/>
    <w:rsid w:val="00E71405"/>
    <w:rsid w:val="00E71EE1"/>
    <w:rsid w:val="00E7216A"/>
    <w:rsid w:val="00E72600"/>
    <w:rsid w:val="00E727B0"/>
    <w:rsid w:val="00E7288A"/>
    <w:rsid w:val="00E7338E"/>
    <w:rsid w:val="00E73BBE"/>
    <w:rsid w:val="00E742F3"/>
    <w:rsid w:val="00E74F43"/>
    <w:rsid w:val="00E75C04"/>
    <w:rsid w:val="00E762E2"/>
    <w:rsid w:val="00E768BF"/>
    <w:rsid w:val="00E76E9C"/>
    <w:rsid w:val="00E77231"/>
    <w:rsid w:val="00E77FD6"/>
    <w:rsid w:val="00E800FD"/>
    <w:rsid w:val="00E803DA"/>
    <w:rsid w:val="00E8045C"/>
    <w:rsid w:val="00E80EC1"/>
    <w:rsid w:val="00E817DE"/>
    <w:rsid w:val="00E81BC8"/>
    <w:rsid w:val="00E81D63"/>
    <w:rsid w:val="00E826F4"/>
    <w:rsid w:val="00E82A9E"/>
    <w:rsid w:val="00E83A72"/>
    <w:rsid w:val="00E84E2A"/>
    <w:rsid w:val="00E851F4"/>
    <w:rsid w:val="00E852F3"/>
    <w:rsid w:val="00E8587F"/>
    <w:rsid w:val="00E863DC"/>
    <w:rsid w:val="00E86977"/>
    <w:rsid w:val="00E87B64"/>
    <w:rsid w:val="00E87B95"/>
    <w:rsid w:val="00E8EA98"/>
    <w:rsid w:val="00E90022"/>
    <w:rsid w:val="00E90456"/>
    <w:rsid w:val="00E90479"/>
    <w:rsid w:val="00E905D2"/>
    <w:rsid w:val="00E9060A"/>
    <w:rsid w:val="00E90B59"/>
    <w:rsid w:val="00E90BA1"/>
    <w:rsid w:val="00E9124F"/>
    <w:rsid w:val="00E915BB"/>
    <w:rsid w:val="00E91D8D"/>
    <w:rsid w:val="00E91F5E"/>
    <w:rsid w:val="00E92B60"/>
    <w:rsid w:val="00E9321E"/>
    <w:rsid w:val="00E933F8"/>
    <w:rsid w:val="00E9357F"/>
    <w:rsid w:val="00E93CC8"/>
    <w:rsid w:val="00E947B6"/>
    <w:rsid w:val="00E948DF"/>
    <w:rsid w:val="00E9538B"/>
    <w:rsid w:val="00E96725"/>
    <w:rsid w:val="00E9694B"/>
    <w:rsid w:val="00E96ED8"/>
    <w:rsid w:val="00EA009F"/>
    <w:rsid w:val="00EA01FC"/>
    <w:rsid w:val="00EA314E"/>
    <w:rsid w:val="00EA3322"/>
    <w:rsid w:val="00EA37A2"/>
    <w:rsid w:val="00EA3BE6"/>
    <w:rsid w:val="00EA4C7C"/>
    <w:rsid w:val="00EA5B7D"/>
    <w:rsid w:val="00EA5ECD"/>
    <w:rsid w:val="00EA6009"/>
    <w:rsid w:val="00EA60F2"/>
    <w:rsid w:val="00EA6386"/>
    <w:rsid w:val="00EA642F"/>
    <w:rsid w:val="00EA6D14"/>
    <w:rsid w:val="00EA730D"/>
    <w:rsid w:val="00EB0418"/>
    <w:rsid w:val="00EB16F4"/>
    <w:rsid w:val="00EB1C24"/>
    <w:rsid w:val="00EB1D68"/>
    <w:rsid w:val="00EB2203"/>
    <w:rsid w:val="00EB2CFA"/>
    <w:rsid w:val="00EB2D34"/>
    <w:rsid w:val="00EB2DF4"/>
    <w:rsid w:val="00EB2E4C"/>
    <w:rsid w:val="00EB2F6C"/>
    <w:rsid w:val="00EB3FAA"/>
    <w:rsid w:val="00EB5E53"/>
    <w:rsid w:val="00EB7135"/>
    <w:rsid w:val="00EB737A"/>
    <w:rsid w:val="00EB7BED"/>
    <w:rsid w:val="00EC0423"/>
    <w:rsid w:val="00EC066C"/>
    <w:rsid w:val="00EC10B6"/>
    <w:rsid w:val="00EC2637"/>
    <w:rsid w:val="00EC2B23"/>
    <w:rsid w:val="00EC2BE8"/>
    <w:rsid w:val="00EC2E00"/>
    <w:rsid w:val="00EC3BC1"/>
    <w:rsid w:val="00EC4017"/>
    <w:rsid w:val="00EC413D"/>
    <w:rsid w:val="00EC48E8"/>
    <w:rsid w:val="00EC4C55"/>
    <w:rsid w:val="00EC4CE3"/>
    <w:rsid w:val="00EC53ED"/>
    <w:rsid w:val="00EC5853"/>
    <w:rsid w:val="00EC58F5"/>
    <w:rsid w:val="00EC604A"/>
    <w:rsid w:val="00EC6108"/>
    <w:rsid w:val="00EC70A8"/>
    <w:rsid w:val="00EC71A2"/>
    <w:rsid w:val="00EC77D1"/>
    <w:rsid w:val="00EC785F"/>
    <w:rsid w:val="00EC786D"/>
    <w:rsid w:val="00EC7AEA"/>
    <w:rsid w:val="00EC7DC7"/>
    <w:rsid w:val="00ED009A"/>
    <w:rsid w:val="00ED0965"/>
    <w:rsid w:val="00ED13F0"/>
    <w:rsid w:val="00ED2555"/>
    <w:rsid w:val="00ED2E24"/>
    <w:rsid w:val="00ED34AA"/>
    <w:rsid w:val="00ED385C"/>
    <w:rsid w:val="00ED3B6B"/>
    <w:rsid w:val="00ED3D59"/>
    <w:rsid w:val="00ED42DD"/>
    <w:rsid w:val="00ED4A05"/>
    <w:rsid w:val="00ED5532"/>
    <w:rsid w:val="00ED5FF6"/>
    <w:rsid w:val="00ED653A"/>
    <w:rsid w:val="00ED6743"/>
    <w:rsid w:val="00ED73B8"/>
    <w:rsid w:val="00ED7E22"/>
    <w:rsid w:val="00EE08DC"/>
    <w:rsid w:val="00EE1B6C"/>
    <w:rsid w:val="00EE24D7"/>
    <w:rsid w:val="00EE278A"/>
    <w:rsid w:val="00EE2A8F"/>
    <w:rsid w:val="00EE2EA9"/>
    <w:rsid w:val="00EE324B"/>
    <w:rsid w:val="00EE4C22"/>
    <w:rsid w:val="00EE551D"/>
    <w:rsid w:val="00EE5C30"/>
    <w:rsid w:val="00EE6857"/>
    <w:rsid w:val="00EE6BFE"/>
    <w:rsid w:val="00EE6EF0"/>
    <w:rsid w:val="00EE7416"/>
    <w:rsid w:val="00EE76F5"/>
    <w:rsid w:val="00EE7E0C"/>
    <w:rsid w:val="00EF0131"/>
    <w:rsid w:val="00EF0E01"/>
    <w:rsid w:val="00EF10E1"/>
    <w:rsid w:val="00EF10F7"/>
    <w:rsid w:val="00EF116C"/>
    <w:rsid w:val="00EF19B6"/>
    <w:rsid w:val="00EF20CD"/>
    <w:rsid w:val="00EF2E94"/>
    <w:rsid w:val="00EF341B"/>
    <w:rsid w:val="00EF3C3E"/>
    <w:rsid w:val="00EF3FA5"/>
    <w:rsid w:val="00EF41CF"/>
    <w:rsid w:val="00EF4944"/>
    <w:rsid w:val="00EF4D83"/>
    <w:rsid w:val="00EF5345"/>
    <w:rsid w:val="00EF5437"/>
    <w:rsid w:val="00EF55F2"/>
    <w:rsid w:val="00EF5867"/>
    <w:rsid w:val="00EF5B51"/>
    <w:rsid w:val="00EF60B4"/>
    <w:rsid w:val="00EF65D1"/>
    <w:rsid w:val="00EF66F8"/>
    <w:rsid w:val="00EF7188"/>
    <w:rsid w:val="00EF756D"/>
    <w:rsid w:val="00F0033D"/>
    <w:rsid w:val="00F007EE"/>
    <w:rsid w:val="00F016E0"/>
    <w:rsid w:val="00F01D51"/>
    <w:rsid w:val="00F01F99"/>
    <w:rsid w:val="00F02219"/>
    <w:rsid w:val="00F0238B"/>
    <w:rsid w:val="00F0276A"/>
    <w:rsid w:val="00F02CA2"/>
    <w:rsid w:val="00F02EA8"/>
    <w:rsid w:val="00F03C0B"/>
    <w:rsid w:val="00F04134"/>
    <w:rsid w:val="00F04294"/>
    <w:rsid w:val="00F04A00"/>
    <w:rsid w:val="00F04C41"/>
    <w:rsid w:val="00F04E6D"/>
    <w:rsid w:val="00F05D56"/>
    <w:rsid w:val="00F06F17"/>
    <w:rsid w:val="00F071B6"/>
    <w:rsid w:val="00F074DD"/>
    <w:rsid w:val="00F075C7"/>
    <w:rsid w:val="00F10FDC"/>
    <w:rsid w:val="00F10FEA"/>
    <w:rsid w:val="00F1183D"/>
    <w:rsid w:val="00F11D50"/>
    <w:rsid w:val="00F11D65"/>
    <w:rsid w:val="00F11EB3"/>
    <w:rsid w:val="00F12565"/>
    <w:rsid w:val="00F127A2"/>
    <w:rsid w:val="00F12D5A"/>
    <w:rsid w:val="00F13749"/>
    <w:rsid w:val="00F13DFA"/>
    <w:rsid w:val="00F147D0"/>
    <w:rsid w:val="00F14909"/>
    <w:rsid w:val="00F14AEE"/>
    <w:rsid w:val="00F165B0"/>
    <w:rsid w:val="00F17000"/>
    <w:rsid w:val="00F17719"/>
    <w:rsid w:val="00F17855"/>
    <w:rsid w:val="00F17C5F"/>
    <w:rsid w:val="00F21F09"/>
    <w:rsid w:val="00F226C3"/>
    <w:rsid w:val="00F22F1D"/>
    <w:rsid w:val="00F23F29"/>
    <w:rsid w:val="00F23FB6"/>
    <w:rsid w:val="00F243AB"/>
    <w:rsid w:val="00F24AA6"/>
    <w:rsid w:val="00F252F3"/>
    <w:rsid w:val="00F2544D"/>
    <w:rsid w:val="00F254D8"/>
    <w:rsid w:val="00F259A1"/>
    <w:rsid w:val="00F261C9"/>
    <w:rsid w:val="00F265C7"/>
    <w:rsid w:val="00F27466"/>
    <w:rsid w:val="00F274B6"/>
    <w:rsid w:val="00F2767C"/>
    <w:rsid w:val="00F27BE5"/>
    <w:rsid w:val="00F27E54"/>
    <w:rsid w:val="00F30120"/>
    <w:rsid w:val="00F30ACD"/>
    <w:rsid w:val="00F31707"/>
    <w:rsid w:val="00F317B6"/>
    <w:rsid w:val="00F31D89"/>
    <w:rsid w:val="00F32218"/>
    <w:rsid w:val="00F3321F"/>
    <w:rsid w:val="00F336F3"/>
    <w:rsid w:val="00F3380B"/>
    <w:rsid w:val="00F3425B"/>
    <w:rsid w:val="00F343BC"/>
    <w:rsid w:val="00F344A3"/>
    <w:rsid w:val="00F34C3E"/>
    <w:rsid w:val="00F353EC"/>
    <w:rsid w:val="00F35D10"/>
    <w:rsid w:val="00F35D85"/>
    <w:rsid w:val="00F35DA1"/>
    <w:rsid w:val="00F35EFD"/>
    <w:rsid w:val="00F366DB"/>
    <w:rsid w:val="00F36D56"/>
    <w:rsid w:val="00F36F89"/>
    <w:rsid w:val="00F372E9"/>
    <w:rsid w:val="00F376B3"/>
    <w:rsid w:val="00F37A35"/>
    <w:rsid w:val="00F37E6A"/>
    <w:rsid w:val="00F400FA"/>
    <w:rsid w:val="00F401DC"/>
    <w:rsid w:val="00F40475"/>
    <w:rsid w:val="00F40BE6"/>
    <w:rsid w:val="00F411D8"/>
    <w:rsid w:val="00F4147C"/>
    <w:rsid w:val="00F4147D"/>
    <w:rsid w:val="00F41ADC"/>
    <w:rsid w:val="00F41DEF"/>
    <w:rsid w:val="00F420C1"/>
    <w:rsid w:val="00F42B4B"/>
    <w:rsid w:val="00F431B6"/>
    <w:rsid w:val="00F439DB"/>
    <w:rsid w:val="00F444E1"/>
    <w:rsid w:val="00F445D3"/>
    <w:rsid w:val="00F44AEC"/>
    <w:rsid w:val="00F44B76"/>
    <w:rsid w:val="00F453E0"/>
    <w:rsid w:val="00F45462"/>
    <w:rsid w:val="00F45D4B"/>
    <w:rsid w:val="00F4677A"/>
    <w:rsid w:val="00F46AE5"/>
    <w:rsid w:val="00F47290"/>
    <w:rsid w:val="00F475B1"/>
    <w:rsid w:val="00F4762D"/>
    <w:rsid w:val="00F47B8C"/>
    <w:rsid w:val="00F47F6D"/>
    <w:rsid w:val="00F50AC1"/>
    <w:rsid w:val="00F50F88"/>
    <w:rsid w:val="00F514C3"/>
    <w:rsid w:val="00F51936"/>
    <w:rsid w:val="00F522F7"/>
    <w:rsid w:val="00F5271D"/>
    <w:rsid w:val="00F534C2"/>
    <w:rsid w:val="00F53FA7"/>
    <w:rsid w:val="00F54603"/>
    <w:rsid w:val="00F55220"/>
    <w:rsid w:val="00F552CC"/>
    <w:rsid w:val="00F555D7"/>
    <w:rsid w:val="00F55E6C"/>
    <w:rsid w:val="00F56F99"/>
    <w:rsid w:val="00F572DA"/>
    <w:rsid w:val="00F57ED4"/>
    <w:rsid w:val="00F57F96"/>
    <w:rsid w:val="00F60D13"/>
    <w:rsid w:val="00F60D84"/>
    <w:rsid w:val="00F61606"/>
    <w:rsid w:val="00F61A8C"/>
    <w:rsid w:val="00F62094"/>
    <w:rsid w:val="00F62368"/>
    <w:rsid w:val="00F62D7C"/>
    <w:rsid w:val="00F630B0"/>
    <w:rsid w:val="00F630D3"/>
    <w:rsid w:val="00F64466"/>
    <w:rsid w:val="00F64885"/>
    <w:rsid w:val="00F64896"/>
    <w:rsid w:val="00F64E40"/>
    <w:rsid w:val="00F64EE6"/>
    <w:rsid w:val="00F6578A"/>
    <w:rsid w:val="00F65F26"/>
    <w:rsid w:val="00F6685F"/>
    <w:rsid w:val="00F66861"/>
    <w:rsid w:val="00F67116"/>
    <w:rsid w:val="00F67986"/>
    <w:rsid w:val="00F67D00"/>
    <w:rsid w:val="00F70182"/>
    <w:rsid w:val="00F71A17"/>
    <w:rsid w:val="00F71BC9"/>
    <w:rsid w:val="00F724D7"/>
    <w:rsid w:val="00F732DA"/>
    <w:rsid w:val="00F73C0C"/>
    <w:rsid w:val="00F74A25"/>
    <w:rsid w:val="00F754BD"/>
    <w:rsid w:val="00F760D1"/>
    <w:rsid w:val="00F76BC6"/>
    <w:rsid w:val="00F776CD"/>
    <w:rsid w:val="00F779C0"/>
    <w:rsid w:val="00F77B2F"/>
    <w:rsid w:val="00F77DF3"/>
    <w:rsid w:val="00F801C7"/>
    <w:rsid w:val="00F809E1"/>
    <w:rsid w:val="00F809ED"/>
    <w:rsid w:val="00F80EE8"/>
    <w:rsid w:val="00F81771"/>
    <w:rsid w:val="00F81784"/>
    <w:rsid w:val="00F81809"/>
    <w:rsid w:val="00F824A1"/>
    <w:rsid w:val="00F82A19"/>
    <w:rsid w:val="00F83812"/>
    <w:rsid w:val="00F8452A"/>
    <w:rsid w:val="00F84710"/>
    <w:rsid w:val="00F84741"/>
    <w:rsid w:val="00F8547F"/>
    <w:rsid w:val="00F85C7C"/>
    <w:rsid w:val="00F86843"/>
    <w:rsid w:val="00F86C40"/>
    <w:rsid w:val="00F86DA7"/>
    <w:rsid w:val="00F87372"/>
    <w:rsid w:val="00F907B0"/>
    <w:rsid w:val="00F9099D"/>
    <w:rsid w:val="00F918E5"/>
    <w:rsid w:val="00F91F27"/>
    <w:rsid w:val="00F927C2"/>
    <w:rsid w:val="00F92BB5"/>
    <w:rsid w:val="00F92DCF"/>
    <w:rsid w:val="00F92EFC"/>
    <w:rsid w:val="00F9321A"/>
    <w:rsid w:val="00F934B0"/>
    <w:rsid w:val="00F935FE"/>
    <w:rsid w:val="00F93EE2"/>
    <w:rsid w:val="00F94170"/>
    <w:rsid w:val="00F9422D"/>
    <w:rsid w:val="00F947F7"/>
    <w:rsid w:val="00F94C33"/>
    <w:rsid w:val="00F96537"/>
    <w:rsid w:val="00F96754"/>
    <w:rsid w:val="00F969FC"/>
    <w:rsid w:val="00F96C93"/>
    <w:rsid w:val="00F97018"/>
    <w:rsid w:val="00FA0414"/>
    <w:rsid w:val="00FA0562"/>
    <w:rsid w:val="00FA084F"/>
    <w:rsid w:val="00FA0952"/>
    <w:rsid w:val="00FA1374"/>
    <w:rsid w:val="00FA13B3"/>
    <w:rsid w:val="00FA13E3"/>
    <w:rsid w:val="00FA217A"/>
    <w:rsid w:val="00FA2566"/>
    <w:rsid w:val="00FA27E5"/>
    <w:rsid w:val="00FA2868"/>
    <w:rsid w:val="00FA339E"/>
    <w:rsid w:val="00FA3589"/>
    <w:rsid w:val="00FA37A3"/>
    <w:rsid w:val="00FA3B2F"/>
    <w:rsid w:val="00FA3E2E"/>
    <w:rsid w:val="00FA48AE"/>
    <w:rsid w:val="00FA4CC0"/>
    <w:rsid w:val="00FA534E"/>
    <w:rsid w:val="00FA557F"/>
    <w:rsid w:val="00FA5EC0"/>
    <w:rsid w:val="00FA5F1C"/>
    <w:rsid w:val="00FA656F"/>
    <w:rsid w:val="00FA6CD7"/>
    <w:rsid w:val="00FA6FE4"/>
    <w:rsid w:val="00FA765A"/>
    <w:rsid w:val="00FA7B0C"/>
    <w:rsid w:val="00FA7D42"/>
    <w:rsid w:val="00FA7F9F"/>
    <w:rsid w:val="00FB01AC"/>
    <w:rsid w:val="00FB0C66"/>
    <w:rsid w:val="00FB0FDA"/>
    <w:rsid w:val="00FB116C"/>
    <w:rsid w:val="00FB1361"/>
    <w:rsid w:val="00FB177B"/>
    <w:rsid w:val="00FB1E6E"/>
    <w:rsid w:val="00FB27A3"/>
    <w:rsid w:val="00FB2825"/>
    <w:rsid w:val="00FB37D5"/>
    <w:rsid w:val="00FB3A2D"/>
    <w:rsid w:val="00FB3AB3"/>
    <w:rsid w:val="00FB3F32"/>
    <w:rsid w:val="00FB419C"/>
    <w:rsid w:val="00FB452A"/>
    <w:rsid w:val="00FB477D"/>
    <w:rsid w:val="00FB5606"/>
    <w:rsid w:val="00FB5A66"/>
    <w:rsid w:val="00FB5FE1"/>
    <w:rsid w:val="00FB6486"/>
    <w:rsid w:val="00FB68AC"/>
    <w:rsid w:val="00FB72D9"/>
    <w:rsid w:val="00FB761C"/>
    <w:rsid w:val="00FB7675"/>
    <w:rsid w:val="00FC0749"/>
    <w:rsid w:val="00FC0D61"/>
    <w:rsid w:val="00FC0D86"/>
    <w:rsid w:val="00FC0E26"/>
    <w:rsid w:val="00FC2A98"/>
    <w:rsid w:val="00FC2CC6"/>
    <w:rsid w:val="00FC2E50"/>
    <w:rsid w:val="00FC3FF2"/>
    <w:rsid w:val="00FC4261"/>
    <w:rsid w:val="00FC437F"/>
    <w:rsid w:val="00FC44D4"/>
    <w:rsid w:val="00FC4502"/>
    <w:rsid w:val="00FC5D28"/>
    <w:rsid w:val="00FC6043"/>
    <w:rsid w:val="00FC73D8"/>
    <w:rsid w:val="00FC7C5D"/>
    <w:rsid w:val="00FD0BCB"/>
    <w:rsid w:val="00FD10F8"/>
    <w:rsid w:val="00FD1D39"/>
    <w:rsid w:val="00FD2094"/>
    <w:rsid w:val="00FD2D4B"/>
    <w:rsid w:val="00FD302A"/>
    <w:rsid w:val="00FD31A5"/>
    <w:rsid w:val="00FD3DFE"/>
    <w:rsid w:val="00FD49CA"/>
    <w:rsid w:val="00FD4D8B"/>
    <w:rsid w:val="00FD4E0D"/>
    <w:rsid w:val="00FD5BFA"/>
    <w:rsid w:val="00FD5DF4"/>
    <w:rsid w:val="00FD6289"/>
    <w:rsid w:val="00FD66F8"/>
    <w:rsid w:val="00FD7683"/>
    <w:rsid w:val="00FD795E"/>
    <w:rsid w:val="00FD7B6F"/>
    <w:rsid w:val="00FE023D"/>
    <w:rsid w:val="00FE02FF"/>
    <w:rsid w:val="00FE0835"/>
    <w:rsid w:val="00FE0908"/>
    <w:rsid w:val="00FE0BF0"/>
    <w:rsid w:val="00FE1532"/>
    <w:rsid w:val="00FE1C94"/>
    <w:rsid w:val="00FE1CC3"/>
    <w:rsid w:val="00FE1DC6"/>
    <w:rsid w:val="00FE2811"/>
    <w:rsid w:val="00FE2975"/>
    <w:rsid w:val="00FE312A"/>
    <w:rsid w:val="00FE3555"/>
    <w:rsid w:val="00FE4318"/>
    <w:rsid w:val="00FE45BA"/>
    <w:rsid w:val="00FE47A4"/>
    <w:rsid w:val="00FE49BD"/>
    <w:rsid w:val="00FE4A6B"/>
    <w:rsid w:val="00FE5537"/>
    <w:rsid w:val="00FE5637"/>
    <w:rsid w:val="00FE5895"/>
    <w:rsid w:val="00FE5D30"/>
    <w:rsid w:val="00FE72B7"/>
    <w:rsid w:val="00FE741A"/>
    <w:rsid w:val="00FE7EA0"/>
    <w:rsid w:val="00FF0868"/>
    <w:rsid w:val="00FF0924"/>
    <w:rsid w:val="00FF0A39"/>
    <w:rsid w:val="00FF0F38"/>
    <w:rsid w:val="00FF11D9"/>
    <w:rsid w:val="00FF1228"/>
    <w:rsid w:val="00FF12B8"/>
    <w:rsid w:val="00FF13F8"/>
    <w:rsid w:val="00FF16A1"/>
    <w:rsid w:val="00FF23CB"/>
    <w:rsid w:val="00FF4A5E"/>
    <w:rsid w:val="00FF4DA8"/>
    <w:rsid w:val="00FF4F07"/>
    <w:rsid w:val="00FF500C"/>
    <w:rsid w:val="00FF50BF"/>
    <w:rsid w:val="00FF5345"/>
    <w:rsid w:val="00FF5C0E"/>
    <w:rsid w:val="00FF65E7"/>
    <w:rsid w:val="00FF6FF9"/>
    <w:rsid w:val="00FF712C"/>
    <w:rsid w:val="00FF75A5"/>
    <w:rsid w:val="0102DD6D"/>
    <w:rsid w:val="01054B10"/>
    <w:rsid w:val="010D5B69"/>
    <w:rsid w:val="012A4079"/>
    <w:rsid w:val="0139FFD4"/>
    <w:rsid w:val="013FA7A8"/>
    <w:rsid w:val="018FEF4A"/>
    <w:rsid w:val="01A070B5"/>
    <w:rsid w:val="01A6DF0A"/>
    <w:rsid w:val="01B2CE31"/>
    <w:rsid w:val="01B4AFE7"/>
    <w:rsid w:val="01C77A3A"/>
    <w:rsid w:val="01D89D0F"/>
    <w:rsid w:val="01D9216E"/>
    <w:rsid w:val="01F71C48"/>
    <w:rsid w:val="020CFC03"/>
    <w:rsid w:val="021B0DA6"/>
    <w:rsid w:val="0236F7FA"/>
    <w:rsid w:val="026407E1"/>
    <w:rsid w:val="02693723"/>
    <w:rsid w:val="026A0A34"/>
    <w:rsid w:val="0272960E"/>
    <w:rsid w:val="0275D83A"/>
    <w:rsid w:val="027CD9AF"/>
    <w:rsid w:val="02860EA4"/>
    <w:rsid w:val="028EC37B"/>
    <w:rsid w:val="028EE269"/>
    <w:rsid w:val="02AA2DEA"/>
    <w:rsid w:val="02BB4E57"/>
    <w:rsid w:val="02C5939C"/>
    <w:rsid w:val="02D59C39"/>
    <w:rsid w:val="02E2BC0C"/>
    <w:rsid w:val="030320C5"/>
    <w:rsid w:val="031AB06A"/>
    <w:rsid w:val="035F7850"/>
    <w:rsid w:val="035F9153"/>
    <w:rsid w:val="0361C935"/>
    <w:rsid w:val="0392CF7B"/>
    <w:rsid w:val="03B1DE65"/>
    <w:rsid w:val="03B847C6"/>
    <w:rsid w:val="03B8EF08"/>
    <w:rsid w:val="03CC8496"/>
    <w:rsid w:val="040B134C"/>
    <w:rsid w:val="041D6339"/>
    <w:rsid w:val="042FCAEB"/>
    <w:rsid w:val="04366E50"/>
    <w:rsid w:val="0438D4CE"/>
    <w:rsid w:val="043DCA6F"/>
    <w:rsid w:val="04429E6E"/>
    <w:rsid w:val="0446E2CD"/>
    <w:rsid w:val="0447BF83"/>
    <w:rsid w:val="044847F4"/>
    <w:rsid w:val="04598694"/>
    <w:rsid w:val="04621B80"/>
    <w:rsid w:val="046BFC31"/>
    <w:rsid w:val="046C3AE6"/>
    <w:rsid w:val="04A47DCB"/>
    <w:rsid w:val="04B5F3E4"/>
    <w:rsid w:val="04FF1625"/>
    <w:rsid w:val="05652431"/>
    <w:rsid w:val="056A0583"/>
    <w:rsid w:val="058508D2"/>
    <w:rsid w:val="0593911C"/>
    <w:rsid w:val="059FD3B1"/>
    <w:rsid w:val="05A23592"/>
    <w:rsid w:val="05E374ED"/>
    <w:rsid w:val="05F190CC"/>
    <w:rsid w:val="05F428A8"/>
    <w:rsid w:val="05F86D29"/>
    <w:rsid w:val="060C7470"/>
    <w:rsid w:val="0630E7C7"/>
    <w:rsid w:val="0633C2BB"/>
    <w:rsid w:val="063C0020"/>
    <w:rsid w:val="06452EB5"/>
    <w:rsid w:val="06473AE8"/>
    <w:rsid w:val="064EEC40"/>
    <w:rsid w:val="065B7988"/>
    <w:rsid w:val="065BB654"/>
    <w:rsid w:val="0661B1C4"/>
    <w:rsid w:val="06688C05"/>
    <w:rsid w:val="0668E6A9"/>
    <w:rsid w:val="066E05EA"/>
    <w:rsid w:val="0680879C"/>
    <w:rsid w:val="0682D33C"/>
    <w:rsid w:val="0698AD19"/>
    <w:rsid w:val="069A0FF9"/>
    <w:rsid w:val="069A1998"/>
    <w:rsid w:val="069AF8A4"/>
    <w:rsid w:val="069B90BF"/>
    <w:rsid w:val="06A004B1"/>
    <w:rsid w:val="06ADD5A7"/>
    <w:rsid w:val="06C69E2C"/>
    <w:rsid w:val="06D33282"/>
    <w:rsid w:val="06F0AF02"/>
    <w:rsid w:val="07218DE1"/>
    <w:rsid w:val="074911EE"/>
    <w:rsid w:val="074AB328"/>
    <w:rsid w:val="07566BB4"/>
    <w:rsid w:val="075F03E4"/>
    <w:rsid w:val="0767088D"/>
    <w:rsid w:val="078E8CC4"/>
    <w:rsid w:val="0798F38A"/>
    <w:rsid w:val="079B64A0"/>
    <w:rsid w:val="07A875FD"/>
    <w:rsid w:val="07D175F9"/>
    <w:rsid w:val="07E69CDA"/>
    <w:rsid w:val="07F79159"/>
    <w:rsid w:val="07FFBCAB"/>
    <w:rsid w:val="080A2B3E"/>
    <w:rsid w:val="082E90A7"/>
    <w:rsid w:val="08393D45"/>
    <w:rsid w:val="08407069"/>
    <w:rsid w:val="084F2BC2"/>
    <w:rsid w:val="08507BA2"/>
    <w:rsid w:val="086CE6DF"/>
    <w:rsid w:val="089C5A96"/>
    <w:rsid w:val="08AAAEFF"/>
    <w:rsid w:val="08AECF0B"/>
    <w:rsid w:val="08C8510D"/>
    <w:rsid w:val="08CA476E"/>
    <w:rsid w:val="08CEFFAC"/>
    <w:rsid w:val="08E7B3A8"/>
    <w:rsid w:val="0904EF75"/>
    <w:rsid w:val="090E01F2"/>
    <w:rsid w:val="09185C83"/>
    <w:rsid w:val="091E1339"/>
    <w:rsid w:val="0925F1BC"/>
    <w:rsid w:val="092E8E18"/>
    <w:rsid w:val="09381A72"/>
    <w:rsid w:val="09511BD5"/>
    <w:rsid w:val="09570CC1"/>
    <w:rsid w:val="09663D85"/>
    <w:rsid w:val="09868D02"/>
    <w:rsid w:val="09BA478F"/>
    <w:rsid w:val="09E3CCD5"/>
    <w:rsid w:val="09E487C5"/>
    <w:rsid w:val="09EB6593"/>
    <w:rsid w:val="09FA3844"/>
    <w:rsid w:val="0A01734A"/>
    <w:rsid w:val="0A0931CE"/>
    <w:rsid w:val="0A1455DD"/>
    <w:rsid w:val="0A20B753"/>
    <w:rsid w:val="0A57DA23"/>
    <w:rsid w:val="0A5A41B9"/>
    <w:rsid w:val="0A6FF1AF"/>
    <w:rsid w:val="0A7678FF"/>
    <w:rsid w:val="0AAC807F"/>
    <w:rsid w:val="0AADC651"/>
    <w:rsid w:val="0AC6BECE"/>
    <w:rsid w:val="0ADE53AE"/>
    <w:rsid w:val="0ADF0EDA"/>
    <w:rsid w:val="0AEBF942"/>
    <w:rsid w:val="0AECA85C"/>
    <w:rsid w:val="0AEDD4BD"/>
    <w:rsid w:val="0AF36D1D"/>
    <w:rsid w:val="0AF9166E"/>
    <w:rsid w:val="0AFE9F71"/>
    <w:rsid w:val="0B090A15"/>
    <w:rsid w:val="0B1ECAEA"/>
    <w:rsid w:val="0B230FBC"/>
    <w:rsid w:val="0B327C68"/>
    <w:rsid w:val="0B346F14"/>
    <w:rsid w:val="0B3DB3C2"/>
    <w:rsid w:val="0B473D10"/>
    <w:rsid w:val="0B48B03C"/>
    <w:rsid w:val="0B4AEEA1"/>
    <w:rsid w:val="0B4DABBA"/>
    <w:rsid w:val="0B621781"/>
    <w:rsid w:val="0B663D04"/>
    <w:rsid w:val="0B6BB093"/>
    <w:rsid w:val="0B86DC3A"/>
    <w:rsid w:val="0B8F8BEC"/>
    <w:rsid w:val="0B97B2E0"/>
    <w:rsid w:val="0B99BB96"/>
    <w:rsid w:val="0BA38B9C"/>
    <w:rsid w:val="0BB778E6"/>
    <w:rsid w:val="0BC3163B"/>
    <w:rsid w:val="0BD0ADE4"/>
    <w:rsid w:val="0BE34D19"/>
    <w:rsid w:val="0BEA2A24"/>
    <w:rsid w:val="0BEF130A"/>
    <w:rsid w:val="0C0E3EEF"/>
    <w:rsid w:val="0C52D92B"/>
    <w:rsid w:val="0C681C9F"/>
    <w:rsid w:val="0C89E0BB"/>
    <w:rsid w:val="0C89E19C"/>
    <w:rsid w:val="0C8FE9F0"/>
    <w:rsid w:val="0C9142F5"/>
    <w:rsid w:val="0CAABFA9"/>
    <w:rsid w:val="0CB26D9B"/>
    <w:rsid w:val="0CC0FAD2"/>
    <w:rsid w:val="0CC46BE3"/>
    <w:rsid w:val="0CC5C524"/>
    <w:rsid w:val="0CDF8995"/>
    <w:rsid w:val="0CE5F563"/>
    <w:rsid w:val="0CE97C1B"/>
    <w:rsid w:val="0D09BD7A"/>
    <w:rsid w:val="0D12B569"/>
    <w:rsid w:val="0D225A45"/>
    <w:rsid w:val="0D2BC261"/>
    <w:rsid w:val="0D41B3A6"/>
    <w:rsid w:val="0D4EBB25"/>
    <w:rsid w:val="0D581941"/>
    <w:rsid w:val="0D5921E7"/>
    <w:rsid w:val="0D5C0C20"/>
    <w:rsid w:val="0D72FEEC"/>
    <w:rsid w:val="0D81FC08"/>
    <w:rsid w:val="0D93FEA4"/>
    <w:rsid w:val="0DAB2520"/>
    <w:rsid w:val="0DB191AC"/>
    <w:rsid w:val="0DB22EAC"/>
    <w:rsid w:val="0DCE16EC"/>
    <w:rsid w:val="0DCF6026"/>
    <w:rsid w:val="0DD04F6F"/>
    <w:rsid w:val="0DEC2659"/>
    <w:rsid w:val="0DEDD74F"/>
    <w:rsid w:val="0E160CAA"/>
    <w:rsid w:val="0E38355E"/>
    <w:rsid w:val="0E42F8CF"/>
    <w:rsid w:val="0E44F47B"/>
    <w:rsid w:val="0E4BA90C"/>
    <w:rsid w:val="0E6294A8"/>
    <w:rsid w:val="0E64D2B1"/>
    <w:rsid w:val="0E65013C"/>
    <w:rsid w:val="0E9AC50B"/>
    <w:rsid w:val="0EB61C7D"/>
    <w:rsid w:val="0EC67332"/>
    <w:rsid w:val="0ECA76AB"/>
    <w:rsid w:val="0ECCD35F"/>
    <w:rsid w:val="0ECD67BE"/>
    <w:rsid w:val="0ECE8326"/>
    <w:rsid w:val="0ED72F3B"/>
    <w:rsid w:val="0EDBD95F"/>
    <w:rsid w:val="0EDF3387"/>
    <w:rsid w:val="0EDFD0E4"/>
    <w:rsid w:val="0EE1E225"/>
    <w:rsid w:val="0EE8404F"/>
    <w:rsid w:val="0EECD83F"/>
    <w:rsid w:val="0EF81BC3"/>
    <w:rsid w:val="0F0B14EF"/>
    <w:rsid w:val="0F1906FB"/>
    <w:rsid w:val="0F2A0ADE"/>
    <w:rsid w:val="0F403FEB"/>
    <w:rsid w:val="0F5199EC"/>
    <w:rsid w:val="0F59E6D8"/>
    <w:rsid w:val="0F630DA1"/>
    <w:rsid w:val="0F874EFF"/>
    <w:rsid w:val="0F91D8F0"/>
    <w:rsid w:val="0FAE18A9"/>
    <w:rsid w:val="0FCBB076"/>
    <w:rsid w:val="0FE194D0"/>
    <w:rsid w:val="0FF68AEC"/>
    <w:rsid w:val="1003E98E"/>
    <w:rsid w:val="10050713"/>
    <w:rsid w:val="101C960E"/>
    <w:rsid w:val="102CC909"/>
    <w:rsid w:val="103008AF"/>
    <w:rsid w:val="104505DC"/>
    <w:rsid w:val="104AFEC1"/>
    <w:rsid w:val="1068FD5E"/>
    <w:rsid w:val="107785A6"/>
    <w:rsid w:val="107A5581"/>
    <w:rsid w:val="107C92DB"/>
    <w:rsid w:val="1083E15F"/>
    <w:rsid w:val="1086BD47"/>
    <w:rsid w:val="10899225"/>
    <w:rsid w:val="109C0BEF"/>
    <w:rsid w:val="10A47499"/>
    <w:rsid w:val="10C890B2"/>
    <w:rsid w:val="10D5D15F"/>
    <w:rsid w:val="10E44A53"/>
    <w:rsid w:val="10E819C1"/>
    <w:rsid w:val="10EA402E"/>
    <w:rsid w:val="10FA0D7F"/>
    <w:rsid w:val="11095880"/>
    <w:rsid w:val="111F0639"/>
    <w:rsid w:val="11239735"/>
    <w:rsid w:val="113CDA55"/>
    <w:rsid w:val="11681B4A"/>
    <w:rsid w:val="1169A7C2"/>
    <w:rsid w:val="117FC520"/>
    <w:rsid w:val="1182CF7B"/>
    <w:rsid w:val="118BBBDF"/>
    <w:rsid w:val="11A1A802"/>
    <w:rsid w:val="11BA1AF1"/>
    <w:rsid w:val="11BB99A5"/>
    <w:rsid w:val="11C392E4"/>
    <w:rsid w:val="11C5F31E"/>
    <w:rsid w:val="11DFF0AB"/>
    <w:rsid w:val="11E75F6E"/>
    <w:rsid w:val="12111FA5"/>
    <w:rsid w:val="121151F1"/>
    <w:rsid w:val="122D178D"/>
    <w:rsid w:val="12467F71"/>
    <w:rsid w:val="1259C25C"/>
    <w:rsid w:val="1262CB2C"/>
    <w:rsid w:val="12694AAC"/>
    <w:rsid w:val="12697C5B"/>
    <w:rsid w:val="127AAD84"/>
    <w:rsid w:val="127CCE8B"/>
    <w:rsid w:val="128017CD"/>
    <w:rsid w:val="1285E4B9"/>
    <w:rsid w:val="1286CF29"/>
    <w:rsid w:val="1287B01B"/>
    <w:rsid w:val="128A5E1E"/>
    <w:rsid w:val="129608A8"/>
    <w:rsid w:val="129A17DE"/>
    <w:rsid w:val="12A311AE"/>
    <w:rsid w:val="12C39974"/>
    <w:rsid w:val="130B3F3A"/>
    <w:rsid w:val="131EC417"/>
    <w:rsid w:val="13257E05"/>
    <w:rsid w:val="1349CB3C"/>
    <w:rsid w:val="13647219"/>
    <w:rsid w:val="1367311C"/>
    <w:rsid w:val="137CC57E"/>
    <w:rsid w:val="13933F64"/>
    <w:rsid w:val="139AB1A9"/>
    <w:rsid w:val="13A2E5BF"/>
    <w:rsid w:val="13A4C7F5"/>
    <w:rsid w:val="13A58FFA"/>
    <w:rsid w:val="13D1DCA6"/>
    <w:rsid w:val="13E58F06"/>
    <w:rsid w:val="13EF39CB"/>
    <w:rsid w:val="14017243"/>
    <w:rsid w:val="1405C23F"/>
    <w:rsid w:val="1405CCE6"/>
    <w:rsid w:val="1407CCA9"/>
    <w:rsid w:val="140CE233"/>
    <w:rsid w:val="1415942C"/>
    <w:rsid w:val="1424088C"/>
    <w:rsid w:val="143141D8"/>
    <w:rsid w:val="143875E4"/>
    <w:rsid w:val="143B4AA4"/>
    <w:rsid w:val="143F88C6"/>
    <w:rsid w:val="1444BABF"/>
    <w:rsid w:val="14574323"/>
    <w:rsid w:val="146DADD5"/>
    <w:rsid w:val="147BDC8B"/>
    <w:rsid w:val="148BF62D"/>
    <w:rsid w:val="14961B38"/>
    <w:rsid w:val="14B46491"/>
    <w:rsid w:val="14CE4674"/>
    <w:rsid w:val="14D81EEA"/>
    <w:rsid w:val="14D9D584"/>
    <w:rsid w:val="14E179E9"/>
    <w:rsid w:val="150F571F"/>
    <w:rsid w:val="152EAB56"/>
    <w:rsid w:val="154D3800"/>
    <w:rsid w:val="156010B5"/>
    <w:rsid w:val="156D20E0"/>
    <w:rsid w:val="15838D45"/>
    <w:rsid w:val="15C17797"/>
    <w:rsid w:val="15D69713"/>
    <w:rsid w:val="15E9FB22"/>
    <w:rsid w:val="15EDA911"/>
    <w:rsid w:val="15F21664"/>
    <w:rsid w:val="1607E8B1"/>
    <w:rsid w:val="16170EF2"/>
    <w:rsid w:val="16180F74"/>
    <w:rsid w:val="161FD11A"/>
    <w:rsid w:val="16265B78"/>
    <w:rsid w:val="1649A446"/>
    <w:rsid w:val="1655CFE5"/>
    <w:rsid w:val="16616795"/>
    <w:rsid w:val="168F4199"/>
    <w:rsid w:val="168FA43D"/>
    <w:rsid w:val="16AB0FE7"/>
    <w:rsid w:val="16B8A279"/>
    <w:rsid w:val="16C007DB"/>
    <w:rsid w:val="16E1EC8A"/>
    <w:rsid w:val="16E6ABF8"/>
    <w:rsid w:val="16F7B5E5"/>
    <w:rsid w:val="1703B1E8"/>
    <w:rsid w:val="1720C2CF"/>
    <w:rsid w:val="17606178"/>
    <w:rsid w:val="1761B3DD"/>
    <w:rsid w:val="176767F3"/>
    <w:rsid w:val="176878A5"/>
    <w:rsid w:val="177B595B"/>
    <w:rsid w:val="1781001B"/>
    <w:rsid w:val="1785721E"/>
    <w:rsid w:val="17AC8A2C"/>
    <w:rsid w:val="17BC444E"/>
    <w:rsid w:val="17BF727E"/>
    <w:rsid w:val="17D8759B"/>
    <w:rsid w:val="17E14AF0"/>
    <w:rsid w:val="180257E8"/>
    <w:rsid w:val="180D0167"/>
    <w:rsid w:val="181F06F6"/>
    <w:rsid w:val="182CC58B"/>
    <w:rsid w:val="182F580D"/>
    <w:rsid w:val="1832F826"/>
    <w:rsid w:val="18342B7C"/>
    <w:rsid w:val="1849D70F"/>
    <w:rsid w:val="184C36E5"/>
    <w:rsid w:val="184EE8F0"/>
    <w:rsid w:val="185B7453"/>
    <w:rsid w:val="1871BE62"/>
    <w:rsid w:val="18733EB5"/>
    <w:rsid w:val="187B630D"/>
    <w:rsid w:val="1888BFE0"/>
    <w:rsid w:val="188E7CD6"/>
    <w:rsid w:val="1897D724"/>
    <w:rsid w:val="189940D3"/>
    <w:rsid w:val="18A0CF0E"/>
    <w:rsid w:val="18C26087"/>
    <w:rsid w:val="18CC868B"/>
    <w:rsid w:val="18D1A7EB"/>
    <w:rsid w:val="18EDB582"/>
    <w:rsid w:val="18EDC153"/>
    <w:rsid w:val="18FC31D9"/>
    <w:rsid w:val="19026F21"/>
    <w:rsid w:val="190AF278"/>
    <w:rsid w:val="190D53FA"/>
    <w:rsid w:val="1914B6BF"/>
    <w:rsid w:val="191761C3"/>
    <w:rsid w:val="19181D43"/>
    <w:rsid w:val="1918C3D9"/>
    <w:rsid w:val="191917CB"/>
    <w:rsid w:val="191F0FE7"/>
    <w:rsid w:val="1938A952"/>
    <w:rsid w:val="193A5CC4"/>
    <w:rsid w:val="193AF4CA"/>
    <w:rsid w:val="195BF3E1"/>
    <w:rsid w:val="196A480B"/>
    <w:rsid w:val="197091A6"/>
    <w:rsid w:val="1978C781"/>
    <w:rsid w:val="19852A97"/>
    <w:rsid w:val="1987F43C"/>
    <w:rsid w:val="1997E232"/>
    <w:rsid w:val="19993D84"/>
    <w:rsid w:val="19A26AAD"/>
    <w:rsid w:val="19BEBD84"/>
    <w:rsid w:val="19C5B787"/>
    <w:rsid w:val="19C837FC"/>
    <w:rsid w:val="19D496B5"/>
    <w:rsid w:val="19D92C39"/>
    <w:rsid w:val="19EA2304"/>
    <w:rsid w:val="19F158AB"/>
    <w:rsid w:val="19F56B3A"/>
    <w:rsid w:val="19F8B65A"/>
    <w:rsid w:val="1A00417D"/>
    <w:rsid w:val="1A398EDF"/>
    <w:rsid w:val="1A3F6120"/>
    <w:rsid w:val="1A4B4B34"/>
    <w:rsid w:val="1A55CB14"/>
    <w:rsid w:val="1A581A45"/>
    <w:rsid w:val="1A8C8BC4"/>
    <w:rsid w:val="1AA4ED26"/>
    <w:rsid w:val="1AA73118"/>
    <w:rsid w:val="1AAEEB19"/>
    <w:rsid w:val="1AB4A7E3"/>
    <w:rsid w:val="1AB6D0FF"/>
    <w:rsid w:val="1AB9FB83"/>
    <w:rsid w:val="1ABD9D46"/>
    <w:rsid w:val="1AC1DDC9"/>
    <w:rsid w:val="1ACDC7B2"/>
    <w:rsid w:val="1AD8A6C9"/>
    <w:rsid w:val="1ADD0869"/>
    <w:rsid w:val="1AE66242"/>
    <w:rsid w:val="1AEE37A7"/>
    <w:rsid w:val="1B1014EF"/>
    <w:rsid w:val="1B1B412D"/>
    <w:rsid w:val="1B20DCE9"/>
    <w:rsid w:val="1B292591"/>
    <w:rsid w:val="1B3BB4E4"/>
    <w:rsid w:val="1B46C87A"/>
    <w:rsid w:val="1B4BD994"/>
    <w:rsid w:val="1B6DC87A"/>
    <w:rsid w:val="1B734957"/>
    <w:rsid w:val="1BA7242C"/>
    <w:rsid w:val="1BAD7EE9"/>
    <w:rsid w:val="1BB57086"/>
    <w:rsid w:val="1BBD993F"/>
    <w:rsid w:val="1BBF3CDD"/>
    <w:rsid w:val="1BE5C21D"/>
    <w:rsid w:val="1BE9B0D6"/>
    <w:rsid w:val="1C156236"/>
    <w:rsid w:val="1C1BEC03"/>
    <w:rsid w:val="1C26379D"/>
    <w:rsid w:val="1C267453"/>
    <w:rsid w:val="1C303AF7"/>
    <w:rsid w:val="1C38D078"/>
    <w:rsid w:val="1C3FC951"/>
    <w:rsid w:val="1C43C8DD"/>
    <w:rsid w:val="1C6FC7B4"/>
    <w:rsid w:val="1C7227D2"/>
    <w:rsid w:val="1C75F50C"/>
    <w:rsid w:val="1C771790"/>
    <w:rsid w:val="1C81A378"/>
    <w:rsid w:val="1C945E11"/>
    <w:rsid w:val="1C955849"/>
    <w:rsid w:val="1C9811FF"/>
    <w:rsid w:val="1CA81A07"/>
    <w:rsid w:val="1CC15D62"/>
    <w:rsid w:val="1CC47D1D"/>
    <w:rsid w:val="1CCEA674"/>
    <w:rsid w:val="1CE9B225"/>
    <w:rsid w:val="1CF40194"/>
    <w:rsid w:val="1CFA1A88"/>
    <w:rsid w:val="1D0DFF98"/>
    <w:rsid w:val="1D10EE81"/>
    <w:rsid w:val="1D49C097"/>
    <w:rsid w:val="1D4A9C89"/>
    <w:rsid w:val="1D5F90B1"/>
    <w:rsid w:val="1D613D8A"/>
    <w:rsid w:val="1D63EA0F"/>
    <w:rsid w:val="1D647248"/>
    <w:rsid w:val="1D7A5CB2"/>
    <w:rsid w:val="1D852259"/>
    <w:rsid w:val="1D894FD4"/>
    <w:rsid w:val="1D9CE273"/>
    <w:rsid w:val="1DAF9AD9"/>
    <w:rsid w:val="1DB52785"/>
    <w:rsid w:val="1DD05BDA"/>
    <w:rsid w:val="1DD318FD"/>
    <w:rsid w:val="1DD9704D"/>
    <w:rsid w:val="1DF0419F"/>
    <w:rsid w:val="1E02D188"/>
    <w:rsid w:val="1E105EC0"/>
    <w:rsid w:val="1E11618E"/>
    <w:rsid w:val="1E185286"/>
    <w:rsid w:val="1E1B0CD2"/>
    <w:rsid w:val="1E268F9B"/>
    <w:rsid w:val="1E30C849"/>
    <w:rsid w:val="1E4F417A"/>
    <w:rsid w:val="1E5656AB"/>
    <w:rsid w:val="1E65C9F8"/>
    <w:rsid w:val="1E8379BD"/>
    <w:rsid w:val="1E920DA9"/>
    <w:rsid w:val="1EA2D774"/>
    <w:rsid w:val="1EA35DCC"/>
    <w:rsid w:val="1EBEFE72"/>
    <w:rsid w:val="1EC000F1"/>
    <w:rsid w:val="1ECCDF7C"/>
    <w:rsid w:val="1ED71521"/>
    <w:rsid w:val="1EDB7B2F"/>
    <w:rsid w:val="1EE15C2E"/>
    <w:rsid w:val="1EE560C5"/>
    <w:rsid w:val="1EFAECAF"/>
    <w:rsid w:val="1F07C30F"/>
    <w:rsid w:val="1F0C044E"/>
    <w:rsid w:val="1F1F77CE"/>
    <w:rsid w:val="1F223D90"/>
    <w:rsid w:val="1F2E0608"/>
    <w:rsid w:val="1F33EF3B"/>
    <w:rsid w:val="1F34B459"/>
    <w:rsid w:val="1F34D8DA"/>
    <w:rsid w:val="1F35786D"/>
    <w:rsid w:val="1F3971C5"/>
    <w:rsid w:val="1F3D7D38"/>
    <w:rsid w:val="1F5A4434"/>
    <w:rsid w:val="1F6D6332"/>
    <w:rsid w:val="1F7EEB72"/>
    <w:rsid w:val="1F88A060"/>
    <w:rsid w:val="1F8C26AE"/>
    <w:rsid w:val="1F8F77B9"/>
    <w:rsid w:val="1FA88CE6"/>
    <w:rsid w:val="1FA98ED7"/>
    <w:rsid w:val="1FB307C1"/>
    <w:rsid w:val="1FB422E7"/>
    <w:rsid w:val="1FB97E5D"/>
    <w:rsid w:val="1FC2CA71"/>
    <w:rsid w:val="1FDDFB8B"/>
    <w:rsid w:val="1FF7EA7A"/>
    <w:rsid w:val="203DF181"/>
    <w:rsid w:val="2053083B"/>
    <w:rsid w:val="2054101F"/>
    <w:rsid w:val="206340E7"/>
    <w:rsid w:val="2083BD48"/>
    <w:rsid w:val="20888CE9"/>
    <w:rsid w:val="208B5609"/>
    <w:rsid w:val="20B1FD74"/>
    <w:rsid w:val="20D8FA45"/>
    <w:rsid w:val="20F8E8B5"/>
    <w:rsid w:val="211042FA"/>
    <w:rsid w:val="21187C34"/>
    <w:rsid w:val="2122FB54"/>
    <w:rsid w:val="214F1654"/>
    <w:rsid w:val="21684D6C"/>
    <w:rsid w:val="2176F781"/>
    <w:rsid w:val="2179791C"/>
    <w:rsid w:val="2190A5F5"/>
    <w:rsid w:val="2192DE53"/>
    <w:rsid w:val="219456CC"/>
    <w:rsid w:val="2195F275"/>
    <w:rsid w:val="21AA9B69"/>
    <w:rsid w:val="21B6989A"/>
    <w:rsid w:val="21BF985A"/>
    <w:rsid w:val="21D26E72"/>
    <w:rsid w:val="21E0B28B"/>
    <w:rsid w:val="21E61319"/>
    <w:rsid w:val="22095321"/>
    <w:rsid w:val="220B31F3"/>
    <w:rsid w:val="22301CF0"/>
    <w:rsid w:val="2233CAA5"/>
    <w:rsid w:val="223486A9"/>
    <w:rsid w:val="2239B708"/>
    <w:rsid w:val="223CBD7F"/>
    <w:rsid w:val="223FBB2C"/>
    <w:rsid w:val="224150CE"/>
    <w:rsid w:val="224721A7"/>
    <w:rsid w:val="22480829"/>
    <w:rsid w:val="22743AA7"/>
    <w:rsid w:val="22959BDC"/>
    <w:rsid w:val="22979992"/>
    <w:rsid w:val="2299B4E7"/>
    <w:rsid w:val="22B3B8AF"/>
    <w:rsid w:val="22BE36D7"/>
    <w:rsid w:val="22C8CFA4"/>
    <w:rsid w:val="22D40699"/>
    <w:rsid w:val="22DB87FE"/>
    <w:rsid w:val="22EBC3A9"/>
    <w:rsid w:val="22F78788"/>
    <w:rsid w:val="2318631C"/>
    <w:rsid w:val="2349C100"/>
    <w:rsid w:val="235644F7"/>
    <w:rsid w:val="23683925"/>
    <w:rsid w:val="2368DA87"/>
    <w:rsid w:val="2376E796"/>
    <w:rsid w:val="238225FC"/>
    <w:rsid w:val="23A1B353"/>
    <w:rsid w:val="23B775B5"/>
    <w:rsid w:val="23CDD9EF"/>
    <w:rsid w:val="23DA1A38"/>
    <w:rsid w:val="23DAFF62"/>
    <w:rsid w:val="23EC7F0C"/>
    <w:rsid w:val="23F360E0"/>
    <w:rsid w:val="23FC3D9E"/>
    <w:rsid w:val="24033C03"/>
    <w:rsid w:val="240D8687"/>
    <w:rsid w:val="2410D436"/>
    <w:rsid w:val="2427299C"/>
    <w:rsid w:val="245083E4"/>
    <w:rsid w:val="246C4C4D"/>
    <w:rsid w:val="247BFC60"/>
    <w:rsid w:val="249B0FF2"/>
    <w:rsid w:val="24A44802"/>
    <w:rsid w:val="24B00CCD"/>
    <w:rsid w:val="24D69BAA"/>
    <w:rsid w:val="24D7AD77"/>
    <w:rsid w:val="24E5F20D"/>
    <w:rsid w:val="24FE08C6"/>
    <w:rsid w:val="24FED5B6"/>
    <w:rsid w:val="2512BAEE"/>
    <w:rsid w:val="2517AAF7"/>
    <w:rsid w:val="251D97CB"/>
    <w:rsid w:val="2520148E"/>
    <w:rsid w:val="253CF10C"/>
    <w:rsid w:val="2559A8C7"/>
    <w:rsid w:val="25637A9E"/>
    <w:rsid w:val="256BEC74"/>
    <w:rsid w:val="25722560"/>
    <w:rsid w:val="257689F5"/>
    <w:rsid w:val="257EE25F"/>
    <w:rsid w:val="2582FE85"/>
    <w:rsid w:val="25856E97"/>
    <w:rsid w:val="258EFA60"/>
    <w:rsid w:val="258FA73F"/>
    <w:rsid w:val="25930CDE"/>
    <w:rsid w:val="25A6FD16"/>
    <w:rsid w:val="25CB43E3"/>
    <w:rsid w:val="25D0BB24"/>
    <w:rsid w:val="25F4FDEC"/>
    <w:rsid w:val="25F87176"/>
    <w:rsid w:val="25FA17FA"/>
    <w:rsid w:val="25FA9041"/>
    <w:rsid w:val="261A9620"/>
    <w:rsid w:val="261CFC65"/>
    <w:rsid w:val="261EA49F"/>
    <w:rsid w:val="26237706"/>
    <w:rsid w:val="263C8344"/>
    <w:rsid w:val="264FCC70"/>
    <w:rsid w:val="26506202"/>
    <w:rsid w:val="265D25D3"/>
    <w:rsid w:val="2663742C"/>
    <w:rsid w:val="266F351B"/>
    <w:rsid w:val="269B3B21"/>
    <w:rsid w:val="26A168B4"/>
    <w:rsid w:val="26A5013E"/>
    <w:rsid w:val="26A5DF95"/>
    <w:rsid w:val="26B70F83"/>
    <w:rsid w:val="26B8BEF8"/>
    <w:rsid w:val="26D739BE"/>
    <w:rsid w:val="26DA25E2"/>
    <w:rsid w:val="26F4F4C6"/>
    <w:rsid w:val="271A203C"/>
    <w:rsid w:val="2725A2A8"/>
    <w:rsid w:val="2728999E"/>
    <w:rsid w:val="27293EB7"/>
    <w:rsid w:val="2738D06A"/>
    <w:rsid w:val="2747D052"/>
    <w:rsid w:val="274953DD"/>
    <w:rsid w:val="275A64FE"/>
    <w:rsid w:val="27605543"/>
    <w:rsid w:val="2760B343"/>
    <w:rsid w:val="277F5571"/>
    <w:rsid w:val="2782083F"/>
    <w:rsid w:val="2785D04A"/>
    <w:rsid w:val="278B5A25"/>
    <w:rsid w:val="27BBD91D"/>
    <w:rsid w:val="27BE57D8"/>
    <w:rsid w:val="27C8775B"/>
    <w:rsid w:val="280F6BBE"/>
    <w:rsid w:val="28201187"/>
    <w:rsid w:val="2829DDBC"/>
    <w:rsid w:val="282A664F"/>
    <w:rsid w:val="28348DFB"/>
    <w:rsid w:val="2837AA95"/>
    <w:rsid w:val="286AC742"/>
    <w:rsid w:val="28739272"/>
    <w:rsid w:val="288D1D43"/>
    <w:rsid w:val="28A1BD0F"/>
    <w:rsid w:val="28A6E193"/>
    <w:rsid w:val="28C64B42"/>
    <w:rsid w:val="28E58D43"/>
    <w:rsid w:val="28E7049F"/>
    <w:rsid w:val="28EAC4E7"/>
    <w:rsid w:val="28EFF551"/>
    <w:rsid w:val="29047C7C"/>
    <w:rsid w:val="290F82B4"/>
    <w:rsid w:val="29159C7E"/>
    <w:rsid w:val="2918141D"/>
    <w:rsid w:val="292463DD"/>
    <w:rsid w:val="293668F9"/>
    <w:rsid w:val="293ECA35"/>
    <w:rsid w:val="294E216B"/>
    <w:rsid w:val="295704C5"/>
    <w:rsid w:val="2975832C"/>
    <w:rsid w:val="2988A71C"/>
    <w:rsid w:val="298DD7F5"/>
    <w:rsid w:val="298F7FD0"/>
    <w:rsid w:val="2992EBCF"/>
    <w:rsid w:val="29D22F5B"/>
    <w:rsid w:val="29D246D9"/>
    <w:rsid w:val="29EE1D95"/>
    <w:rsid w:val="29FA4981"/>
    <w:rsid w:val="29FE7CFA"/>
    <w:rsid w:val="2A0A7E19"/>
    <w:rsid w:val="2A10B648"/>
    <w:rsid w:val="2A14CA95"/>
    <w:rsid w:val="2A1F124D"/>
    <w:rsid w:val="2A23F125"/>
    <w:rsid w:val="2A2967B2"/>
    <w:rsid w:val="2A354690"/>
    <w:rsid w:val="2A396995"/>
    <w:rsid w:val="2A4C3FBE"/>
    <w:rsid w:val="2A70DC71"/>
    <w:rsid w:val="2A86FFAA"/>
    <w:rsid w:val="2A895848"/>
    <w:rsid w:val="2A8F709D"/>
    <w:rsid w:val="2A950B55"/>
    <w:rsid w:val="2A9E2383"/>
    <w:rsid w:val="2AAFF25E"/>
    <w:rsid w:val="2ABF7DDD"/>
    <w:rsid w:val="2AC913CE"/>
    <w:rsid w:val="2ACDF1CD"/>
    <w:rsid w:val="2AE44D8E"/>
    <w:rsid w:val="2AF1EE03"/>
    <w:rsid w:val="2AFC74E8"/>
    <w:rsid w:val="2B115084"/>
    <w:rsid w:val="2B197F49"/>
    <w:rsid w:val="2B40C43C"/>
    <w:rsid w:val="2B51DDDE"/>
    <w:rsid w:val="2B5EF4FC"/>
    <w:rsid w:val="2B9FB913"/>
    <w:rsid w:val="2BA0EBC6"/>
    <w:rsid w:val="2BC5B918"/>
    <w:rsid w:val="2BCF8288"/>
    <w:rsid w:val="2BDCF5BD"/>
    <w:rsid w:val="2BEAC578"/>
    <w:rsid w:val="2BF29F8D"/>
    <w:rsid w:val="2BF63DA3"/>
    <w:rsid w:val="2C0659E3"/>
    <w:rsid w:val="2C1A90B0"/>
    <w:rsid w:val="2C50A69C"/>
    <w:rsid w:val="2C53D3C0"/>
    <w:rsid w:val="2C603A10"/>
    <w:rsid w:val="2C7F9CF2"/>
    <w:rsid w:val="2C8E1D6F"/>
    <w:rsid w:val="2C925D00"/>
    <w:rsid w:val="2C9CD99B"/>
    <w:rsid w:val="2C9D6AE4"/>
    <w:rsid w:val="2CA3072E"/>
    <w:rsid w:val="2CB6234F"/>
    <w:rsid w:val="2CBF6C32"/>
    <w:rsid w:val="2CE0ABBA"/>
    <w:rsid w:val="2CF1CEB2"/>
    <w:rsid w:val="2D02B368"/>
    <w:rsid w:val="2D290633"/>
    <w:rsid w:val="2D367610"/>
    <w:rsid w:val="2D486C61"/>
    <w:rsid w:val="2D4C897F"/>
    <w:rsid w:val="2D64B884"/>
    <w:rsid w:val="2D72C1C2"/>
    <w:rsid w:val="2D878545"/>
    <w:rsid w:val="2D92C757"/>
    <w:rsid w:val="2DA7A7FF"/>
    <w:rsid w:val="2DB38F6E"/>
    <w:rsid w:val="2DC2648A"/>
    <w:rsid w:val="2DC64BA1"/>
    <w:rsid w:val="2DCD0BB5"/>
    <w:rsid w:val="2DD19CB4"/>
    <w:rsid w:val="2DDF3A7F"/>
    <w:rsid w:val="2DE0E1CD"/>
    <w:rsid w:val="2E002B4E"/>
    <w:rsid w:val="2E09AAD0"/>
    <w:rsid w:val="2E0E52EF"/>
    <w:rsid w:val="2E238B3F"/>
    <w:rsid w:val="2E3AED82"/>
    <w:rsid w:val="2E476D69"/>
    <w:rsid w:val="2E56D98B"/>
    <w:rsid w:val="2E821C61"/>
    <w:rsid w:val="2E87C2D5"/>
    <w:rsid w:val="2E880FFD"/>
    <w:rsid w:val="2EAB51B4"/>
    <w:rsid w:val="2EB9F7AD"/>
    <w:rsid w:val="2EC78B8E"/>
    <w:rsid w:val="2ED8E23B"/>
    <w:rsid w:val="2EDDA81D"/>
    <w:rsid w:val="2EE7D197"/>
    <w:rsid w:val="2EF97FC9"/>
    <w:rsid w:val="2F23CAF9"/>
    <w:rsid w:val="2F2861E1"/>
    <w:rsid w:val="2F38B4BB"/>
    <w:rsid w:val="2F39CF0C"/>
    <w:rsid w:val="2F41733D"/>
    <w:rsid w:val="2F41B5DA"/>
    <w:rsid w:val="2F4AB214"/>
    <w:rsid w:val="2F501ADC"/>
    <w:rsid w:val="2F705A7D"/>
    <w:rsid w:val="2F7A5FF3"/>
    <w:rsid w:val="2FAF0EB7"/>
    <w:rsid w:val="2FC6B06B"/>
    <w:rsid w:val="2FD6BC82"/>
    <w:rsid w:val="2FED91B8"/>
    <w:rsid w:val="300994FB"/>
    <w:rsid w:val="301F9B9C"/>
    <w:rsid w:val="3020D847"/>
    <w:rsid w:val="303A4935"/>
    <w:rsid w:val="307004C2"/>
    <w:rsid w:val="30808904"/>
    <w:rsid w:val="308FD304"/>
    <w:rsid w:val="30C8579F"/>
    <w:rsid w:val="30EF15F4"/>
    <w:rsid w:val="30F4E620"/>
    <w:rsid w:val="3182C524"/>
    <w:rsid w:val="319A6239"/>
    <w:rsid w:val="31ACDF28"/>
    <w:rsid w:val="31B0F642"/>
    <w:rsid w:val="31C7B062"/>
    <w:rsid w:val="31E7A854"/>
    <w:rsid w:val="32021F2F"/>
    <w:rsid w:val="320A980B"/>
    <w:rsid w:val="3218F922"/>
    <w:rsid w:val="3223718F"/>
    <w:rsid w:val="323C1389"/>
    <w:rsid w:val="324712A0"/>
    <w:rsid w:val="32793475"/>
    <w:rsid w:val="327CFC2F"/>
    <w:rsid w:val="328441ED"/>
    <w:rsid w:val="3287E251"/>
    <w:rsid w:val="3296AF78"/>
    <w:rsid w:val="32A06770"/>
    <w:rsid w:val="32A6EB19"/>
    <w:rsid w:val="32B54EBB"/>
    <w:rsid w:val="32C05172"/>
    <w:rsid w:val="32D71E9A"/>
    <w:rsid w:val="32E3D915"/>
    <w:rsid w:val="33094745"/>
    <w:rsid w:val="331393AD"/>
    <w:rsid w:val="3315383A"/>
    <w:rsid w:val="33182083"/>
    <w:rsid w:val="331ECE4C"/>
    <w:rsid w:val="33478E2E"/>
    <w:rsid w:val="335636AF"/>
    <w:rsid w:val="335AAB5E"/>
    <w:rsid w:val="3373266E"/>
    <w:rsid w:val="337AC4B6"/>
    <w:rsid w:val="3386FD98"/>
    <w:rsid w:val="338A42D3"/>
    <w:rsid w:val="338A9272"/>
    <w:rsid w:val="338AA688"/>
    <w:rsid w:val="338C6BCE"/>
    <w:rsid w:val="3399578D"/>
    <w:rsid w:val="33A25964"/>
    <w:rsid w:val="33B7EB61"/>
    <w:rsid w:val="33C5E034"/>
    <w:rsid w:val="33E019A2"/>
    <w:rsid w:val="33E07890"/>
    <w:rsid w:val="33E460C7"/>
    <w:rsid w:val="33ED6AF0"/>
    <w:rsid w:val="3407991C"/>
    <w:rsid w:val="340ADAA3"/>
    <w:rsid w:val="34312262"/>
    <w:rsid w:val="343BF2C9"/>
    <w:rsid w:val="3441684A"/>
    <w:rsid w:val="34516599"/>
    <w:rsid w:val="345647B6"/>
    <w:rsid w:val="3456715B"/>
    <w:rsid w:val="345DB3A5"/>
    <w:rsid w:val="346B0395"/>
    <w:rsid w:val="349B9356"/>
    <w:rsid w:val="34EB946F"/>
    <w:rsid w:val="34F68397"/>
    <w:rsid w:val="35284E5D"/>
    <w:rsid w:val="352DB5DB"/>
    <w:rsid w:val="352FA2E0"/>
    <w:rsid w:val="35353CF5"/>
    <w:rsid w:val="35421220"/>
    <w:rsid w:val="3545255C"/>
    <w:rsid w:val="35489C88"/>
    <w:rsid w:val="3554DB95"/>
    <w:rsid w:val="355BDC32"/>
    <w:rsid w:val="355CB9B2"/>
    <w:rsid w:val="355F0EE8"/>
    <w:rsid w:val="356139F1"/>
    <w:rsid w:val="3561F1F8"/>
    <w:rsid w:val="35623016"/>
    <w:rsid w:val="3567CD54"/>
    <w:rsid w:val="356FBE8E"/>
    <w:rsid w:val="35788FD3"/>
    <w:rsid w:val="357FC0F3"/>
    <w:rsid w:val="359234DC"/>
    <w:rsid w:val="3595E007"/>
    <w:rsid w:val="35984830"/>
    <w:rsid w:val="359C0413"/>
    <w:rsid w:val="35B37CCD"/>
    <w:rsid w:val="35CF3398"/>
    <w:rsid w:val="35D1438E"/>
    <w:rsid w:val="35D638A6"/>
    <w:rsid w:val="35DAC709"/>
    <w:rsid w:val="35E1AFBB"/>
    <w:rsid w:val="35EB0E06"/>
    <w:rsid w:val="35F01DD5"/>
    <w:rsid w:val="3600AC4F"/>
    <w:rsid w:val="36047EA9"/>
    <w:rsid w:val="36055439"/>
    <w:rsid w:val="3613517D"/>
    <w:rsid w:val="36304DB3"/>
    <w:rsid w:val="3644C26C"/>
    <w:rsid w:val="365E4698"/>
    <w:rsid w:val="3661C6FB"/>
    <w:rsid w:val="366EDD1D"/>
    <w:rsid w:val="3681A679"/>
    <w:rsid w:val="368E588C"/>
    <w:rsid w:val="3699FEBA"/>
    <w:rsid w:val="36A7D461"/>
    <w:rsid w:val="36C80C04"/>
    <w:rsid w:val="36D5D664"/>
    <w:rsid w:val="36F77A75"/>
    <w:rsid w:val="36FA99B3"/>
    <w:rsid w:val="36FF8968"/>
    <w:rsid w:val="37013554"/>
    <w:rsid w:val="3701630D"/>
    <w:rsid w:val="3707FC3C"/>
    <w:rsid w:val="372BF61C"/>
    <w:rsid w:val="375B6612"/>
    <w:rsid w:val="375E3558"/>
    <w:rsid w:val="376C4811"/>
    <w:rsid w:val="37A1ED6E"/>
    <w:rsid w:val="37A2A457"/>
    <w:rsid w:val="37A87A3F"/>
    <w:rsid w:val="37B8B220"/>
    <w:rsid w:val="37B95271"/>
    <w:rsid w:val="37EC733E"/>
    <w:rsid w:val="37F075D3"/>
    <w:rsid w:val="37FCA386"/>
    <w:rsid w:val="380B4F89"/>
    <w:rsid w:val="380BD528"/>
    <w:rsid w:val="383F87BA"/>
    <w:rsid w:val="38473B7F"/>
    <w:rsid w:val="3847C758"/>
    <w:rsid w:val="384E859B"/>
    <w:rsid w:val="3865517D"/>
    <w:rsid w:val="38665211"/>
    <w:rsid w:val="388648B6"/>
    <w:rsid w:val="388A1792"/>
    <w:rsid w:val="38A8F88D"/>
    <w:rsid w:val="38AA1205"/>
    <w:rsid w:val="38B55B94"/>
    <w:rsid w:val="38B84B1F"/>
    <w:rsid w:val="38B887AA"/>
    <w:rsid w:val="38BEABE2"/>
    <w:rsid w:val="38C103DE"/>
    <w:rsid w:val="38C7A782"/>
    <w:rsid w:val="38C9FE06"/>
    <w:rsid w:val="38E9DF47"/>
    <w:rsid w:val="38F00D72"/>
    <w:rsid w:val="38F272B8"/>
    <w:rsid w:val="38FDD2C5"/>
    <w:rsid w:val="3903B40A"/>
    <w:rsid w:val="3908B72C"/>
    <w:rsid w:val="390DD29A"/>
    <w:rsid w:val="392772B5"/>
    <w:rsid w:val="3941AEBF"/>
    <w:rsid w:val="3951A9B1"/>
    <w:rsid w:val="398851B2"/>
    <w:rsid w:val="398BC90B"/>
    <w:rsid w:val="3998BBF4"/>
    <w:rsid w:val="39CCF8C2"/>
    <w:rsid w:val="39DCF73F"/>
    <w:rsid w:val="3A159B98"/>
    <w:rsid w:val="3A17E89D"/>
    <w:rsid w:val="3A1873B4"/>
    <w:rsid w:val="3A24C6B9"/>
    <w:rsid w:val="3A27266C"/>
    <w:rsid w:val="3A2D5B60"/>
    <w:rsid w:val="3A2D6C7F"/>
    <w:rsid w:val="3A30773A"/>
    <w:rsid w:val="3A36D416"/>
    <w:rsid w:val="3A44D295"/>
    <w:rsid w:val="3A4CC738"/>
    <w:rsid w:val="3A590220"/>
    <w:rsid w:val="3A68FFE6"/>
    <w:rsid w:val="3A73C3CE"/>
    <w:rsid w:val="3A78790D"/>
    <w:rsid w:val="3A810B6E"/>
    <w:rsid w:val="3A853B8C"/>
    <w:rsid w:val="3A903B68"/>
    <w:rsid w:val="3A920238"/>
    <w:rsid w:val="3AA8FAF2"/>
    <w:rsid w:val="3AAD1C5B"/>
    <w:rsid w:val="3AFC0FC5"/>
    <w:rsid w:val="3B04C9C5"/>
    <w:rsid w:val="3B44EA0D"/>
    <w:rsid w:val="3B568434"/>
    <w:rsid w:val="3B5F564B"/>
    <w:rsid w:val="3B643690"/>
    <w:rsid w:val="3B68DDF4"/>
    <w:rsid w:val="3B92B7E5"/>
    <w:rsid w:val="3BB755BA"/>
    <w:rsid w:val="3BBBE6A2"/>
    <w:rsid w:val="3BBCDCD5"/>
    <w:rsid w:val="3BD6409F"/>
    <w:rsid w:val="3BD68904"/>
    <w:rsid w:val="3BF2C93A"/>
    <w:rsid w:val="3BFE7449"/>
    <w:rsid w:val="3C08ED44"/>
    <w:rsid w:val="3C0A14D5"/>
    <w:rsid w:val="3C0B10C2"/>
    <w:rsid w:val="3C18B190"/>
    <w:rsid w:val="3C2460E9"/>
    <w:rsid w:val="3C30EB07"/>
    <w:rsid w:val="3C3B71DA"/>
    <w:rsid w:val="3C5829B0"/>
    <w:rsid w:val="3C6A0F18"/>
    <w:rsid w:val="3C8DE30B"/>
    <w:rsid w:val="3C953F21"/>
    <w:rsid w:val="3C9CF159"/>
    <w:rsid w:val="3C9F5D47"/>
    <w:rsid w:val="3CA81043"/>
    <w:rsid w:val="3CB36073"/>
    <w:rsid w:val="3CBF3314"/>
    <w:rsid w:val="3CDD5DD7"/>
    <w:rsid w:val="3CF65219"/>
    <w:rsid w:val="3CF74BD1"/>
    <w:rsid w:val="3CFB94D1"/>
    <w:rsid w:val="3D24F177"/>
    <w:rsid w:val="3D260CF9"/>
    <w:rsid w:val="3D2908B4"/>
    <w:rsid w:val="3D2D7286"/>
    <w:rsid w:val="3D4B6F69"/>
    <w:rsid w:val="3D7191DA"/>
    <w:rsid w:val="3D78BD83"/>
    <w:rsid w:val="3D8A5371"/>
    <w:rsid w:val="3D8EA31B"/>
    <w:rsid w:val="3DA3CE64"/>
    <w:rsid w:val="3DC4FCB2"/>
    <w:rsid w:val="3DC7FECD"/>
    <w:rsid w:val="3DCC596C"/>
    <w:rsid w:val="3DCCBB68"/>
    <w:rsid w:val="3DDAD660"/>
    <w:rsid w:val="3DF00D7C"/>
    <w:rsid w:val="3DF6BD5E"/>
    <w:rsid w:val="3E0634A0"/>
    <w:rsid w:val="3E073931"/>
    <w:rsid w:val="3E41EF0E"/>
    <w:rsid w:val="3E561D62"/>
    <w:rsid w:val="3E59963F"/>
    <w:rsid w:val="3E5AFA0B"/>
    <w:rsid w:val="3E5C13B1"/>
    <w:rsid w:val="3E692CE9"/>
    <w:rsid w:val="3E70364A"/>
    <w:rsid w:val="3E741332"/>
    <w:rsid w:val="3E744C83"/>
    <w:rsid w:val="3E8B8F67"/>
    <w:rsid w:val="3E9C919B"/>
    <w:rsid w:val="3EA51E76"/>
    <w:rsid w:val="3EAE5370"/>
    <w:rsid w:val="3EBDB8CD"/>
    <w:rsid w:val="3F0C213F"/>
    <w:rsid w:val="3F50F47A"/>
    <w:rsid w:val="3F52A233"/>
    <w:rsid w:val="3F546835"/>
    <w:rsid w:val="3F549B1C"/>
    <w:rsid w:val="3F555F29"/>
    <w:rsid w:val="3F573DE5"/>
    <w:rsid w:val="3F6A22BD"/>
    <w:rsid w:val="3F6CF5D0"/>
    <w:rsid w:val="3F72CA5B"/>
    <w:rsid w:val="3F82FAC9"/>
    <w:rsid w:val="3F8C90B5"/>
    <w:rsid w:val="3F90972D"/>
    <w:rsid w:val="3F9DA0B3"/>
    <w:rsid w:val="3FA8D50E"/>
    <w:rsid w:val="3FB8DF52"/>
    <w:rsid w:val="3FD109FB"/>
    <w:rsid w:val="3FE5996B"/>
    <w:rsid w:val="400003D5"/>
    <w:rsid w:val="4001EE2E"/>
    <w:rsid w:val="4007142B"/>
    <w:rsid w:val="402DCDC5"/>
    <w:rsid w:val="402F145D"/>
    <w:rsid w:val="4053B041"/>
    <w:rsid w:val="4055AE80"/>
    <w:rsid w:val="4064F113"/>
    <w:rsid w:val="40710D17"/>
    <w:rsid w:val="407F289A"/>
    <w:rsid w:val="40A77517"/>
    <w:rsid w:val="40BC2559"/>
    <w:rsid w:val="40C1A8DB"/>
    <w:rsid w:val="40EE6064"/>
    <w:rsid w:val="4100AA5E"/>
    <w:rsid w:val="4103B875"/>
    <w:rsid w:val="413246BD"/>
    <w:rsid w:val="413E639D"/>
    <w:rsid w:val="41405AAF"/>
    <w:rsid w:val="41527042"/>
    <w:rsid w:val="416F659A"/>
    <w:rsid w:val="418B2D0D"/>
    <w:rsid w:val="418D51A9"/>
    <w:rsid w:val="418E07C8"/>
    <w:rsid w:val="418E7CD9"/>
    <w:rsid w:val="418EC39C"/>
    <w:rsid w:val="41C92175"/>
    <w:rsid w:val="41D9A5E8"/>
    <w:rsid w:val="41E641C7"/>
    <w:rsid w:val="41EAF741"/>
    <w:rsid w:val="41FB5135"/>
    <w:rsid w:val="420FFEB5"/>
    <w:rsid w:val="421094F0"/>
    <w:rsid w:val="4217EBF3"/>
    <w:rsid w:val="4244B78D"/>
    <w:rsid w:val="42A399A9"/>
    <w:rsid w:val="42D2F110"/>
    <w:rsid w:val="42EB5803"/>
    <w:rsid w:val="42ECC82A"/>
    <w:rsid w:val="42F03097"/>
    <w:rsid w:val="42F533CF"/>
    <w:rsid w:val="42F6FDC0"/>
    <w:rsid w:val="4314550E"/>
    <w:rsid w:val="432307E3"/>
    <w:rsid w:val="43290732"/>
    <w:rsid w:val="43351A29"/>
    <w:rsid w:val="433DD02D"/>
    <w:rsid w:val="4347B407"/>
    <w:rsid w:val="435B7BE4"/>
    <w:rsid w:val="4360239F"/>
    <w:rsid w:val="4367A92B"/>
    <w:rsid w:val="436E7079"/>
    <w:rsid w:val="4371EBA1"/>
    <w:rsid w:val="4376BE7B"/>
    <w:rsid w:val="43770DCA"/>
    <w:rsid w:val="43A3A2C8"/>
    <w:rsid w:val="43A46A53"/>
    <w:rsid w:val="43A911E7"/>
    <w:rsid w:val="43AA6E94"/>
    <w:rsid w:val="43AA9349"/>
    <w:rsid w:val="43ADF114"/>
    <w:rsid w:val="43F0AF94"/>
    <w:rsid w:val="43F1C8DF"/>
    <w:rsid w:val="43F5F2DE"/>
    <w:rsid w:val="43FE8352"/>
    <w:rsid w:val="43FECBD6"/>
    <w:rsid w:val="4409CC6E"/>
    <w:rsid w:val="4411CE7A"/>
    <w:rsid w:val="44251A38"/>
    <w:rsid w:val="442E5242"/>
    <w:rsid w:val="44403745"/>
    <w:rsid w:val="4453DA3F"/>
    <w:rsid w:val="4459EAA6"/>
    <w:rsid w:val="44BC49C5"/>
    <w:rsid w:val="44CA240D"/>
    <w:rsid w:val="44EABCFD"/>
    <w:rsid w:val="45063526"/>
    <w:rsid w:val="4516696D"/>
    <w:rsid w:val="4524BBC5"/>
    <w:rsid w:val="452E3367"/>
    <w:rsid w:val="45708E08"/>
    <w:rsid w:val="45759FD3"/>
    <w:rsid w:val="4599D513"/>
    <w:rsid w:val="45A60909"/>
    <w:rsid w:val="45C6B103"/>
    <w:rsid w:val="45CF3E21"/>
    <w:rsid w:val="45D434C1"/>
    <w:rsid w:val="45D70B90"/>
    <w:rsid w:val="45DF58B8"/>
    <w:rsid w:val="45E2411F"/>
    <w:rsid w:val="45F988A5"/>
    <w:rsid w:val="45FEAFA6"/>
    <w:rsid w:val="4615DD3F"/>
    <w:rsid w:val="4621DD68"/>
    <w:rsid w:val="4623FDF0"/>
    <w:rsid w:val="4657BCBE"/>
    <w:rsid w:val="46588E10"/>
    <w:rsid w:val="465E0E0E"/>
    <w:rsid w:val="46701BCF"/>
    <w:rsid w:val="46745886"/>
    <w:rsid w:val="4683C64E"/>
    <w:rsid w:val="46914567"/>
    <w:rsid w:val="46930EF3"/>
    <w:rsid w:val="469B44CD"/>
    <w:rsid w:val="46A0C5BF"/>
    <w:rsid w:val="46A66D38"/>
    <w:rsid w:val="46ABEC4A"/>
    <w:rsid w:val="46C583F4"/>
    <w:rsid w:val="46C97C6E"/>
    <w:rsid w:val="46D324B1"/>
    <w:rsid w:val="46D7E8CB"/>
    <w:rsid w:val="46D88C18"/>
    <w:rsid w:val="46DB053B"/>
    <w:rsid w:val="46EA5C67"/>
    <w:rsid w:val="46ED587F"/>
    <w:rsid w:val="46EFACA8"/>
    <w:rsid w:val="46F2680F"/>
    <w:rsid w:val="46F87670"/>
    <w:rsid w:val="47004372"/>
    <w:rsid w:val="4705868E"/>
    <w:rsid w:val="470BA96F"/>
    <w:rsid w:val="47141083"/>
    <w:rsid w:val="47151216"/>
    <w:rsid w:val="471AE64B"/>
    <w:rsid w:val="47275EC5"/>
    <w:rsid w:val="47405909"/>
    <w:rsid w:val="4761ED84"/>
    <w:rsid w:val="479EB119"/>
    <w:rsid w:val="47AC4CF8"/>
    <w:rsid w:val="47B63E8C"/>
    <w:rsid w:val="47DBCC06"/>
    <w:rsid w:val="47DF4F9B"/>
    <w:rsid w:val="47E30F60"/>
    <w:rsid w:val="47FEEE00"/>
    <w:rsid w:val="48012DFD"/>
    <w:rsid w:val="4808A0F3"/>
    <w:rsid w:val="482D6048"/>
    <w:rsid w:val="483FEC51"/>
    <w:rsid w:val="4852ECC0"/>
    <w:rsid w:val="48532B48"/>
    <w:rsid w:val="4860842B"/>
    <w:rsid w:val="48722F1F"/>
    <w:rsid w:val="488E928D"/>
    <w:rsid w:val="48907009"/>
    <w:rsid w:val="4891E931"/>
    <w:rsid w:val="48B1B083"/>
    <w:rsid w:val="48BE85AD"/>
    <w:rsid w:val="48C6E615"/>
    <w:rsid w:val="48CEC2DF"/>
    <w:rsid w:val="48D7B023"/>
    <w:rsid w:val="48DDBFCB"/>
    <w:rsid w:val="48FCDBFE"/>
    <w:rsid w:val="490BF64F"/>
    <w:rsid w:val="490CADEA"/>
    <w:rsid w:val="490D869F"/>
    <w:rsid w:val="4921B8D9"/>
    <w:rsid w:val="492C8302"/>
    <w:rsid w:val="492E2A49"/>
    <w:rsid w:val="493BEAE3"/>
    <w:rsid w:val="4942A830"/>
    <w:rsid w:val="494C04E2"/>
    <w:rsid w:val="4950B17C"/>
    <w:rsid w:val="49596396"/>
    <w:rsid w:val="495D26F6"/>
    <w:rsid w:val="49610374"/>
    <w:rsid w:val="49753DFF"/>
    <w:rsid w:val="49830499"/>
    <w:rsid w:val="498D7C42"/>
    <w:rsid w:val="49965DAB"/>
    <w:rsid w:val="49AE8B17"/>
    <w:rsid w:val="49B348E4"/>
    <w:rsid w:val="49C101E7"/>
    <w:rsid w:val="49C3D21E"/>
    <w:rsid w:val="49DA25E2"/>
    <w:rsid w:val="49E9BCA6"/>
    <w:rsid w:val="49FB8637"/>
    <w:rsid w:val="4A1CF651"/>
    <w:rsid w:val="4A2A0CCB"/>
    <w:rsid w:val="4A40B366"/>
    <w:rsid w:val="4A5E693E"/>
    <w:rsid w:val="4A699679"/>
    <w:rsid w:val="4A7850A3"/>
    <w:rsid w:val="4A7C98E2"/>
    <w:rsid w:val="4A89B2A5"/>
    <w:rsid w:val="4A9FB534"/>
    <w:rsid w:val="4AB31062"/>
    <w:rsid w:val="4AB41E82"/>
    <w:rsid w:val="4AB6EA5B"/>
    <w:rsid w:val="4AC3D8F8"/>
    <w:rsid w:val="4ACFCC84"/>
    <w:rsid w:val="4ADF6E0D"/>
    <w:rsid w:val="4AF743E7"/>
    <w:rsid w:val="4B29EDE6"/>
    <w:rsid w:val="4B33A373"/>
    <w:rsid w:val="4B3590F5"/>
    <w:rsid w:val="4B376A39"/>
    <w:rsid w:val="4B4C6D0A"/>
    <w:rsid w:val="4B51674A"/>
    <w:rsid w:val="4B59DC7F"/>
    <w:rsid w:val="4B69EBAA"/>
    <w:rsid w:val="4B76A320"/>
    <w:rsid w:val="4B9527EB"/>
    <w:rsid w:val="4BA98E03"/>
    <w:rsid w:val="4BA9C738"/>
    <w:rsid w:val="4BC7326C"/>
    <w:rsid w:val="4BCA31DC"/>
    <w:rsid w:val="4BD69957"/>
    <w:rsid w:val="4BFA3C4D"/>
    <w:rsid w:val="4C0142F7"/>
    <w:rsid w:val="4C04FB45"/>
    <w:rsid w:val="4C139AD0"/>
    <w:rsid w:val="4C142F3F"/>
    <w:rsid w:val="4C31B550"/>
    <w:rsid w:val="4C3426A6"/>
    <w:rsid w:val="4C5F2107"/>
    <w:rsid w:val="4C824AE2"/>
    <w:rsid w:val="4C8ECD4C"/>
    <w:rsid w:val="4C8F65D2"/>
    <w:rsid w:val="4C91EC00"/>
    <w:rsid w:val="4C98ABBE"/>
    <w:rsid w:val="4CA3B758"/>
    <w:rsid w:val="4CA61C66"/>
    <w:rsid w:val="4CC202E3"/>
    <w:rsid w:val="4CCBDFCC"/>
    <w:rsid w:val="4CD16156"/>
    <w:rsid w:val="4CD7612E"/>
    <w:rsid w:val="4CFA3252"/>
    <w:rsid w:val="4CFBF261"/>
    <w:rsid w:val="4CFEA6FC"/>
    <w:rsid w:val="4CFFCD8F"/>
    <w:rsid w:val="4D0C4082"/>
    <w:rsid w:val="4D171EED"/>
    <w:rsid w:val="4D218DD3"/>
    <w:rsid w:val="4D422A81"/>
    <w:rsid w:val="4D5C95D0"/>
    <w:rsid w:val="4D69E05A"/>
    <w:rsid w:val="4D74007D"/>
    <w:rsid w:val="4D7C6C62"/>
    <w:rsid w:val="4DA268F4"/>
    <w:rsid w:val="4DC3E6B3"/>
    <w:rsid w:val="4DCF9089"/>
    <w:rsid w:val="4DCFD7EC"/>
    <w:rsid w:val="4DDA6465"/>
    <w:rsid w:val="4DE6439A"/>
    <w:rsid w:val="4DE80A31"/>
    <w:rsid w:val="4DEB6222"/>
    <w:rsid w:val="4DF47CEB"/>
    <w:rsid w:val="4DF94736"/>
    <w:rsid w:val="4E0D7206"/>
    <w:rsid w:val="4E0FD8AC"/>
    <w:rsid w:val="4E158753"/>
    <w:rsid w:val="4E36CB06"/>
    <w:rsid w:val="4E392E14"/>
    <w:rsid w:val="4E473F6F"/>
    <w:rsid w:val="4E4CC3CB"/>
    <w:rsid w:val="4E5AD5F9"/>
    <w:rsid w:val="4E5B38B6"/>
    <w:rsid w:val="4E5FBC1D"/>
    <w:rsid w:val="4E60C112"/>
    <w:rsid w:val="4E8A8A3F"/>
    <w:rsid w:val="4E92B611"/>
    <w:rsid w:val="4E957B7C"/>
    <w:rsid w:val="4EAFDE65"/>
    <w:rsid w:val="4ED3D1C6"/>
    <w:rsid w:val="4EF0E97B"/>
    <w:rsid w:val="4EFEF9DF"/>
    <w:rsid w:val="4F2F32AB"/>
    <w:rsid w:val="4F384AB4"/>
    <w:rsid w:val="4F4C8250"/>
    <w:rsid w:val="4F55A481"/>
    <w:rsid w:val="4F591D45"/>
    <w:rsid w:val="4F6CB1E5"/>
    <w:rsid w:val="4F7148A2"/>
    <w:rsid w:val="4F723A51"/>
    <w:rsid w:val="4F748584"/>
    <w:rsid w:val="4F784381"/>
    <w:rsid w:val="4F79508A"/>
    <w:rsid w:val="4F7C9DC2"/>
    <w:rsid w:val="4F8B2599"/>
    <w:rsid w:val="4F955E7C"/>
    <w:rsid w:val="4F960D69"/>
    <w:rsid w:val="4F9A7B1A"/>
    <w:rsid w:val="4FA389C7"/>
    <w:rsid w:val="4FA9D1E7"/>
    <w:rsid w:val="4FAB04B4"/>
    <w:rsid w:val="4FB46D8F"/>
    <w:rsid w:val="4FCEEC0A"/>
    <w:rsid w:val="4FD87834"/>
    <w:rsid w:val="4FE4788E"/>
    <w:rsid w:val="4FE72D19"/>
    <w:rsid w:val="4FF6739F"/>
    <w:rsid w:val="5007EE45"/>
    <w:rsid w:val="50094496"/>
    <w:rsid w:val="501424FE"/>
    <w:rsid w:val="502F7E10"/>
    <w:rsid w:val="50319F2F"/>
    <w:rsid w:val="5033012E"/>
    <w:rsid w:val="50463DFF"/>
    <w:rsid w:val="505AF71A"/>
    <w:rsid w:val="5071250F"/>
    <w:rsid w:val="5086A851"/>
    <w:rsid w:val="508AD6A9"/>
    <w:rsid w:val="50D8396D"/>
    <w:rsid w:val="50EFC877"/>
    <w:rsid w:val="51011954"/>
    <w:rsid w:val="510AF672"/>
    <w:rsid w:val="5115BB51"/>
    <w:rsid w:val="511BEBC6"/>
    <w:rsid w:val="5139DCB5"/>
    <w:rsid w:val="5166FFD6"/>
    <w:rsid w:val="5167324B"/>
    <w:rsid w:val="5175AB0A"/>
    <w:rsid w:val="517A66B1"/>
    <w:rsid w:val="51927FEF"/>
    <w:rsid w:val="5192B334"/>
    <w:rsid w:val="51C6073F"/>
    <w:rsid w:val="51CD3A28"/>
    <w:rsid w:val="51D824EE"/>
    <w:rsid w:val="51D9844D"/>
    <w:rsid w:val="51DB389C"/>
    <w:rsid w:val="51DB520D"/>
    <w:rsid w:val="51E4ACF3"/>
    <w:rsid w:val="51E97B15"/>
    <w:rsid w:val="51FB67F6"/>
    <w:rsid w:val="5217965E"/>
    <w:rsid w:val="52265E4A"/>
    <w:rsid w:val="5233035B"/>
    <w:rsid w:val="52497ACF"/>
    <w:rsid w:val="524AE4A1"/>
    <w:rsid w:val="5254442E"/>
    <w:rsid w:val="5255B9FA"/>
    <w:rsid w:val="52566B29"/>
    <w:rsid w:val="5278359C"/>
    <w:rsid w:val="52783932"/>
    <w:rsid w:val="52994DF3"/>
    <w:rsid w:val="52AFE920"/>
    <w:rsid w:val="52B4B209"/>
    <w:rsid w:val="52BC751A"/>
    <w:rsid w:val="52C27DBE"/>
    <w:rsid w:val="52C2C65B"/>
    <w:rsid w:val="52C69D7C"/>
    <w:rsid w:val="52C80FAA"/>
    <w:rsid w:val="52C8634E"/>
    <w:rsid w:val="52C8B76A"/>
    <w:rsid w:val="52E1B129"/>
    <w:rsid w:val="52E6F771"/>
    <w:rsid w:val="52EA6546"/>
    <w:rsid w:val="5309C66E"/>
    <w:rsid w:val="53185002"/>
    <w:rsid w:val="531D7905"/>
    <w:rsid w:val="5324F1C7"/>
    <w:rsid w:val="5327E6B6"/>
    <w:rsid w:val="53297F7D"/>
    <w:rsid w:val="5332E27D"/>
    <w:rsid w:val="533794E9"/>
    <w:rsid w:val="533CB363"/>
    <w:rsid w:val="5358A82A"/>
    <w:rsid w:val="536EE28F"/>
    <w:rsid w:val="536FAF65"/>
    <w:rsid w:val="5371A1AD"/>
    <w:rsid w:val="53741FF5"/>
    <w:rsid w:val="537DFB9B"/>
    <w:rsid w:val="539194F3"/>
    <w:rsid w:val="539221E2"/>
    <w:rsid w:val="539C380C"/>
    <w:rsid w:val="53AF2F0A"/>
    <w:rsid w:val="53D27829"/>
    <w:rsid w:val="53F108E3"/>
    <w:rsid w:val="53F66983"/>
    <w:rsid w:val="540E1FF8"/>
    <w:rsid w:val="541BBDC3"/>
    <w:rsid w:val="543AA3B7"/>
    <w:rsid w:val="545760D4"/>
    <w:rsid w:val="5457D4DD"/>
    <w:rsid w:val="5458B904"/>
    <w:rsid w:val="546AEE90"/>
    <w:rsid w:val="546D94B3"/>
    <w:rsid w:val="5480B112"/>
    <w:rsid w:val="54857847"/>
    <w:rsid w:val="548EBBB7"/>
    <w:rsid w:val="549179DA"/>
    <w:rsid w:val="54981626"/>
    <w:rsid w:val="54AC979E"/>
    <w:rsid w:val="54BA7F16"/>
    <w:rsid w:val="54C50C68"/>
    <w:rsid w:val="54C99F2C"/>
    <w:rsid w:val="5500C5C3"/>
    <w:rsid w:val="55265A29"/>
    <w:rsid w:val="5526EA6B"/>
    <w:rsid w:val="552DDB8F"/>
    <w:rsid w:val="5548F616"/>
    <w:rsid w:val="555B9DBA"/>
    <w:rsid w:val="55758B6D"/>
    <w:rsid w:val="557E1E5F"/>
    <w:rsid w:val="5580E336"/>
    <w:rsid w:val="558A7A29"/>
    <w:rsid w:val="55978BA3"/>
    <w:rsid w:val="55B79737"/>
    <w:rsid w:val="55B861E6"/>
    <w:rsid w:val="55CFAD28"/>
    <w:rsid w:val="560612E7"/>
    <w:rsid w:val="5606ABAC"/>
    <w:rsid w:val="5613AEA5"/>
    <w:rsid w:val="561A46E7"/>
    <w:rsid w:val="561F239F"/>
    <w:rsid w:val="5643D766"/>
    <w:rsid w:val="564931A4"/>
    <w:rsid w:val="565B5E11"/>
    <w:rsid w:val="566479A3"/>
    <w:rsid w:val="56783990"/>
    <w:rsid w:val="5698035C"/>
    <w:rsid w:val="569A3774"/>
    <w:rsid w:val="569F5DD9"/>
    <w:rsid w:val="56A4CABC"/>
    <w:rsid w:val="56AC633F"/>
    <w:rsid w:val="56C39DA6"/>
    <w:rsid w:val="56CA825D"/>
    <w:rsid w:val="56E929B3"/>
    <w:rsid w:val="56EC12CB"/>
    <w:rsid w:val="56FB3261"/>
    <w:rsid w:val="5702231F"/>
    <w:rsid w:val="5722DDC0"/>
    <w:rsid w:val="5744BB32"/>
    <w:rsid w:val="57486ABD"/>
    <w:rsid w:val="574ABF62"/>
    <w:rsid w:val="576D9AB2"/>
    <w:rsid w:val="576E38C1"/>
    <w:rsid w:val="5775E249"/>
    <w:rsid w:val="5781A543"/>
    <w:rsid w:val="578A32A8"/>
    <w:rsid w:val="5796A1FE"/>
    <w:rsid w:val="5796BC17"/>
    <w:rsid w:val="57A04626"/>
    <w:rsid w:val="57B01DA5"/>
    <w:rsid w:val="57C53349"/>
    <w:rsid w:val="57CFD815"/>
    <w:rsid w:val="57FA9090"/>
    <w:rsid w:val="58335E0B"/>
    <w:rsid w:val="583470E6"/>
    <w:rsid w:val="58354CC8"/>
    <w:rsid w:val="5838FE0F"/>
    <w:rsid w:val="583E5F48"/>
    <w:rsid w:val="5840C726"/>
    <w:rsid w:val="58487951"/>
    <w:rsid w:val="586054D7"/>
    <w:rsid w:val="587618AD"/>
    <w:rsid w:val="5879D40D"/>
    <w:rsid w:val="58AD8841"/>
    <w:rsid w:val="58B14D77"/>
    <w:rsid w:val="58B59754"/>
    <w:rsid w:val="58BF683F"/>
    <w:rsid w:val="58EA248B"/>
    <w:rsid w:val="58EDAB8D"/>
    <w:rsid w:val="58FC6B95"/>
    <w:rsid w:val="59124F45"/>
    <w:rsid w:val="59175DED"/>
    <w:rsid w:val="592227AC"/>
    <w:rsid w:val="592727E8"/>
    <w:rsid w:val="593BAE04"/>
    <w:rsid w:val="5955ACD2"/>
    <w:rsid w:val="595E7ED6"/>
    <w:rsid w:val="59742C26"/>
    <w:rsid w:val="59AA4381"/>
    <w:rsid w:val="59B2497C"/>
    <w:rsid w:val="59C25817"/>
    <w:rsid w:val="59C3E5DC"/>
    <w:rsid w:val="59DBD3A2"/>
    <w:rsid w:val="59ECB722"/>
    <w:rsid w:val="59EF59DB"/>
    <w:rsid w:val="59F2620D"/>
    <w:rsid w:val="59F390F3"/>
    <w:rsid w:val="59F474E9"/>
    <w:rsid w:val="59FFD88F"/>
    <w:rsid w:val="5A04C13D"/>
    <w:rsid w:val="5A1809C2"/>
    <w:rsid w:val="5A1B5F8D"/>
    <w:rsid w:val="5A202781"/>
    <w:rsid w:val="5A208D46"/>
    <w:rsid w:val="5A33F2B7"/>
    <w:rsid w:val="5A41CC3B"/>
    <w:rsid w:val="5A41E09C"/>
    <w:rsid w:val="5A440091"/>
    <w:rsid w:val="5A444456"/>
    <w:rsid w:val="5A5D7CBE"/>
    <w:rsid w:val="5A63744A"/>
    <w:rsid w:val="5A7E6537"/>
    <w:rsid w:val="5A9621CB"/>
    <w:rsid w:val="5A9C952E"/>
    <w:rsid w:val="5AB263CC"/>
    <w:rsid w:val="5ABC06CB"/>
    <w:rsid w:val="5AD9F619"/>
    <w:rsid w:val="5ADD6FF4"/>
    <w:rsid w:val="5AE1D59E"/>
    <w:rsid w:val="5B027327"/>
    <w:rsid w:val="5B12AD77"/>
    <w:rsid w:val="5B16D730"/>
    <w:rsid w:val="5B17C06F"/>
    <w:rsid w:val="5B2E01DA"/>
    <w:rsid w:val="5B328256"/>
    <w:rsid w:val="5B336CE0"/>
    <w:rsid w:val="5B376773"/>
    <w:rsid w:val="5B3D3D22"/>
    <w:rsid w:val="5B3E4BF2"/>
    <w:rsid w:val="5B720A62"/>
    <w:rsid w:val="5B892A2C"/>
    <w:rsid w:val="5BA2078E"/>
    <w:rsid w:val="5BC2987C"/>
    <w:rsid w:val="5BCB643A"/>
    <w:rsid w:val="5BCEBC39"/>
    <w:rsid w:val="5BD60A56"/>
    <w:rsid w:val="5BDBA2A4"/>
    <w:rsid w:val="5BE0A344"/>
    <w:rsid w:val="5BE8F273"/>
    <w:rsid w:val="5C03DCEE"/>
    <w:rsid w:val="5C08D809"/>
    <w:rsid w:val="5C1D52EC"/>
    <w:rsid w:val="5C312753"/>
    <w:rsid w:val="5C805E15"/>
    <w:rsid w:val="5C828654"/>
    <w:rsid w:val="5C82B499"/>
    <w:rsid w:val="5C873AED"/>
    <w:rsid w:val="5C8E7EF8"/>
    <w:rsid w:val="5C91ADF0"/>
    <w:rsid w:val="5C99D4D2"/>
    <w:rsid w:val="5CA79F96"/>
    <w:rsid w:val="5CAED65F"/>
    <w:rsid w:val="5CB77791"/>
    <w:rsid w:val="5CBA0885"/>
    <w:rsid w:val="5CD7FE74"/>
    <w:rsid w:val="5D0708BF"/>
    <w:rsid w:val="5D0C990C"/>
    <w:rsid w:val="5D35F6F2"/>
    <w:rsid w:val="5D7B96FE"/>
    <w:rsid w:val="5D8E25C0"/>
    <w:rsid w:val="5D9FFF96"/>
    <w:rsid w:val="5DA0F5ED"/>
    <w:rsid w:val="5DB52B62"/>
    <w:rsid w:val="5DB7965F"/>
    <w:rsid w:val="5DC5B048"/>
    <w:rsid w:val="5DC8D760"/>
    <w:rsid w:val="5DECA526"/>
    <w:rsid w:val="5DF83D08"/>
    <w:rsid w:val="5E07AC4B"/>
    <w:rsid w:val="5E0BA0B6"/>
    <w:rsid w:val="5E20351D"/>
    <w:rsid w:val="5E73A45C"/>
    <w:rsid w:val="5E8D95E0"/>
    <w:rsid w:val="5E8F0029"/>
    <w:rsid w:val="5E95A136"/>
    <w:rsid w:val="5E9C4918"/>
    <w:rsid w:val="5EAADEEA"/>
    <w:rsid w:val="5EAF44C5"/>
    <w:rsid w:val="5EB05210"/>
    <w:rsid w:val="5EB16A84"/>
    <w:rsid w:val="5EB4E278"/>
    <w:rsid w:val="5ED698F8"/>
    <w:rsid w:val="5F057061"/>
    <w:rsid w:val="5F1588FB"/>
    <w:rsid w:val="5F20489E"/>
    <w:rsid w:val="5F2D468F"/>
    <w:rsid w:val="5F5AF1A3"/>
    <w:rsid w:val="5F5DAACE"/>
    <w:rsid w:val="5F6F3802"/>
    <w:rsid w:val="5F7FC496"/>
    <w:rsid w:val="5FB1BB13"/>
    <w:rsid w:val="5FB5203F"/>
    <w:rsid w:val="5FF5A216"/>
    <w:rsid w:val="600BB76D"/>
    <w:rsid w:val="6015CA9A"/>
    <w:rsid w:val="6015F21A"/>
    <w:rsid w:val="6023EC4A"/>
    <w:rsid w:val="602E41C9"/>
    <w:rsid w:val="603A1E1C"/>
    <w:rsid w:val="604AC8E3"/>
    <w:rsid w:val="60CF9662"/>
    <w:rsid w:val="60D95B4E"/>
    <w:rsid w:val="60E168F7"/>
    <w:rsid w:val="611C5074"/>
    <w:rsid w:val="6126CCD6"/>
    <w:rsid w:val="6131F5CC"/>
    <w:rsid w:val="613B4C05"/>
    <w:rsid w:val="613DFA84"/>
    <w:rsid w:val="6140137D"/>
    <w:rsid w:val="614B83CE"/>
    <w:rsid w:val="61518E0D"/>
    <w:rsid w:val="6160AC54"/>
    <w:rsid w:val="61643427"/>
    <w:rsid w:val="61805729"/>
    <w:rsid w:val="61812537"/>
    <w:rsid w:val="619A7E6A"/>
    <w:rsid w:val="61A59595"/>
    <w:rsid w:val="61AFDD8E"/>
    <w:rsid w:val="61B43F93"/>
    <w:rsid w:val="61C0FD79"/>
    <w:rsid w:val="61F0394B"/>
    <w:rsid w:val="6203B3EF"/>
    <w:rsid w:val="6224A941"/>
    <w:rsid w:val="622996C6"/>
    <w:rsid w:val="626903E8"/>
    <w:rsid w:val="627C2D5F"/>
    <w:rsid w:val="6290D5C7"/>
    <w:rsid w:val="62AB621C"/>
    <w:rsid w:val="62C3F159"/>
    <w:rsid w:val="62CC17F7"/>
    <w:rsid w:val="62CC96D4"/>
    <w:rsid w:val="62CEF3F4"/>
    <w:rsid w:val="62D73AA1"/>
    <w:rsid w:val="62E2D86B"/>
    <w:rsid w:val="62FC7CB5"/>
    <w:rsid w:val="63084A10"/>
    <w:rsid w:val="6317B6F0"/>
    <w:rsid w:val="63364426"/>
    <w:rsid w:val="633D943B"/>
    <w:rsid w:val="6342DD8B"/>
    <w:rsid w:val="635864DE"/>
    <w:rsid w:val="635EB42A"/>
    <w:rsid w:val="6364C82E"/>
    <w:rsid w:val="6365A522"/>
    <w:rsid w:val="636E1747"/>
    <w:rsid w:val="6373F0AC"/>
    <w:rsid w:val="6381675D"/>
    <w:rsid w:val="63CC50D8"/>
    <w:rsid w:val="63D56E54"/>
    <w:rsid w:val="63DECDEF"/>
    <w:rsid w:val="63E07076"/>
    <w:rsid w:val="63ECD43C"/>
    <w:rsid w:val="63F4888D"/>
    <w:rsid w:val="63FC6CE7"/>
    <w:rsid w:val="63FF2BE8"/>
    <w:rsid w:val="6405A6B5"/>
    <w:rsid w:val="640F612A"/>
    <w:rsid w:val="6418AC64"/>
    <w:rsid w:val="64381DFB"/>
    <w:rsid w:val="6448FDCD"/>
    <w:rsid w:val="64498C1C"/>
    <w:rsid w:val="644ADF25"/>
    <w:rsid w:val="644CA3B5"/>
    <w:rsid w:val="64645E64"/>
    <w:rsid w:val="64681A17"/>
    <w:rsid w:val="64688D7E"/>
    <w:rsid w:val="6475D413"/>
    <w:rsid w:val="647A17AD"/>
    <w:rsid w:val="647A708C"/>
    <w:rsid w:val="647EB373"/>
    <w:rsid w:val="64912CA1"/>
    <w:rsid w:val="649517A1"/>
    <w:rsid w:val="64A1A2F5"/>
    <w:rsid w:val="64A390A6"/>
    <w:rsid w:val="64AE2616"/>
    <w:rsid w:val="64B4DE54"/>
    <w:rsid w:val="64C21E70"/>
    <w:rsid w:val="64D1B65C"/>
    <w:rsid w:val="64D6B4F4"/>
    <w:rsid w:val="64DD3830"/>
    <w:rsid w:val="64EC33B8"/>
    <w:rsid w:val="64FD9B89"/>
    <w:rsid w:val="6500988F"/>
    <w:rsid w:val="65075E32"/>
    <w:rsid w:val="6520959C"/>
    <w:rsid w:val="65291032"/>
    <w:rsid w:val="652D606E"/>
    <w:rsid w:val="6530C8F2"/>
    <w:rsid w:val="653E48D4"/>
    <w:rsid w:val="65568C6A"/>
    <w:rsid w:val="65571DB9"/>
    <w:rsid w:val="655ADB27"/>
    <w:rsid w:val="656F67D7"/>
    <w:rsid w:val="658E6CBF"/>
    <w:rsid w:val="659850FE"/>
    <w:rsid w:val="65A2B057"/>
    <w:rsid w:val="65B09383"/>
    <w:rsid w:val="65B468D2"/>
    <w:rsid w:val="65C3219C"/>
    <w:rsid w:val="65C400F0"/>
    <w:rsid w:val="65D7BC3F"/>
    <w:rsid w:val="65DFB165"/>
    <w:rsid w:val="65F7B598"/>
    <w:rsid w:val="65FC7228"/>
    <w:rsid w:val="65FF5010"/>
    <w:rsid w:val="6607002E"/>
    <w:rsid w:val="6611F767"/>
    <w:rsid w:val="66220CD8"/>
    <w:rsid w:val="663250DA"/>
    <w:rsid w:val="663619C7"/>
    <w:rsid w:val="6638B8B8"/>
    <w:rsid w:val="6645DA96"/>
    <w:rsid w:val="66493FB4"/>
    <w:rsid w:val="665FE6F2"/>
    <w:rsid w:val="6662A12A"/>
    <w:rsid w:val="667672E2"/>
    <w:rsid w:val="667AC4F7"/>
    <w:rsid w:val="668DC24D"/>
    <w:rsid w:val="66A12E4D"/>
    <w:rsid w:val="66A36C38"/>
    <w:rsid w:val="66D19467"/>
    <w:rsid w:val="66F4366F"/>
    <w:rsid w:val="670E00F4"/>
    <w:rsid w:val="671BF0B4"/>
    <w:rsid w:val="67204921"/>
    <w:rsid w:val="673F3008"/>
    <w:rsid w:val="6748C6B3"/>
    <w:rsid w:val="6768D0B2"/>
    <w:rsid w:val="676E293F"/>
    <w:rsid w:val="677AAA0B"/>
    <w:rsid w:val="677D05F1"/>
    <w:rsid w:val="67810858"/>
    <w:rsid w:val="679EC595"/>
    <w:rsid w:val="67A8488B"/>
    <w:rsid w:val="67AB2AEE"/>
    <w:rsid w:val="67C7A8F0"/>
    <w:rsid w:val="67CCAEDB"/>
    <w:rsid w:val="67CFBF1B"/>
    <w:rsid w:val="67DC1B30"/>
    <w:rsid w:val="67E593C7"/>
    <w:rsid w:val="67F066BB"/>
    <w:rsid w:val="67FE361B"/>
    <w:rsid w:val="67FFE79E"/>
    <w:rsid w:val="680B705A"/>
    <w:rsid w:val="681A68B4"/>
    <w:rsid w:val="682BEAC2"/>
    <w:rsid w:val="68406E9E"/>
    <w:rsid w:val="6845D053"/>
    <w:rsid w:val="684F6017"/>
    <w:rsid w:val="68522417"/>
    <w:rsid w:val="685DE767"/>
    <w:rsid w:val="6861F393"/>
    <w:rsid w:val="686B3333"/>
    <w:rsid w:val="6884E3BA"/>
    <w:rsid w:val="688F99C4"/>
    <w:rsid w:val="68985869"/>
    <w:rsid w:val="68B6F00A"/>
    <w:rsid w:val="68DC7F9F"/>
    <w:rsid w:val="68FFFC04"/>
    <w:rsid w:val="690D354C"/>
    <w:rsid w:val="690D5D39"/>
    <w:rsid w:val="6926EC48"/>
    <w:rsid w:val="693317E3"/>
    <w:rsid w:val="694FE161"/>
    <w:rsid w:val="69503A0E"/>
    <w:rsid w:val="6951F06C"/>
    <w:rsid w:val="697CB40C"/>
    <w:rsid w:val="698D983F"/>
    <w:rsid w:val="69B276EF"/>
    <w:rsid w:val="69C14357"/>
    <w:rsid w:val="69CBAE2A"/>
    <w:rsid w:val="69DA07F8"/>
    <w:rsid w:val="69DDF1E9"/>
    <w:rsid w:val="69E6B5A9"/>
    <w:rsid w:val="69F78F5A"/>
    <w:rsid w:val="6A1CE887"/>
    <w:rsid w:val="6A3E21E5"/>
    <w:rsid w:val="6A468FD1"/>
    <w:rsid w:val="6A5C1703"/>
    <w:rsid w:val="6A600645"/>
    <w:rsid w:val="6A6B2642"/>
    <w:rsid w:val="6A6EA195"/>
    <w:rsid w:val="6A735A19"/>
    <w:rsid w:val="6A985BE4"/>
    <w:rsid w:val="6AA6424E"/>
    <w:rsid w:val="6ADECC5F"/>
    <w:rsid w:val="6AE0614E"/>
    <w:rsid w:val="6B010E79"/>
    <w:rsid w:val="6B049F5F"/>
    <w:rsid w:val="6B06321E"/>
    <w:rsid w:val="6B0BDC00"/>
    <w:rsid w:val="6B350C7A"/>
    <w:rsid w:val="6B3E33D5"/>
    <w:rsid w:val="6B45B1C2"/>
    <w:rsid w:val="6B476DE9"/>
    <w:rsid w:val="6B5A0DB6"/>
    <w:rsid w:val="6B94CE19"/>
    <w:rsid w:val="6BA7156A"/>
    <w:rsid w:val="6BA8455D"/>
    <w:rsid w:val="6BB094A9"/>
    <w:rsid w:val="6BB1B56A"/>
    <w:rsid w:val="6BB24AD6"/>
    <w:rsid w:val="6BB74B99"/>
    <w:rsid w:val="6BBB278F"/>
    <w:rsid w:val="6BBD078F"/>
    <w:rsid w:val="6BC32933"/>
    <w:rsid w:val="6BC9E707"/>
    <w:rsid w:val="6BCE9C24"/>
    <w:rsid w:val="6BD08361"/>
    <w:rsid w:val="6BE38303"/>
    <w:rsid w:val="6BEB785C"/>
    <w:rsid w:val="6BEC136F"/>
    <w:rsid w:val="6BF7F314"/>
    <w:rsid w:val="6BFE1E39"/>
    <w:rsid w:val="6C0AA35D"/>
    <w:rsid w:val="6C14C75C"/>
    <w:rsid w:val="6C23D673"/>
    <w:rsid w:val="6C3C0DE9"/>
    <w:rsid w:val="6C532FDD"/>
    <w:rsid w:val="6C5B11FA"/>
    <w:rsid w:val="6C5DDE63"/>
    <w:rsid w:val="6C7316E4"/>
    <w:rsid w:val="6C806E92"/>
    <w:rsid w:val="6C82C961"/>
    <w:rsid w:val="6C83533E"/>
    <w:rsid w:val="6C8FB503"/>
    <w:rsid w:val="6C90850B"/>
    <w:rsid w:val="6C937E57"/>
    <w:rsid w:val="6C9AFDA9"/>
    <w:rsid w:val="6CC9CD4B"/>
    <w:rsid w:val="6CDD79B1"/>
    <w:rsid w:val="6CE82741"/>
    <w:rsid w:val="6CF3D2DA"/>
    <w:rsid w:val="6CF60785"/>
    <w:rsid w:val="6D0E4226"/>
    <w:rsid w:val="6D159E50"/>
    <w:rsid w:val="6D31EE6F"/>
    <w:rsid w:val="6D59A6D0"/>
    <w:rsid w:val="6D602EA2"/>
    <w:rsid w:val="6D65165A"/>
    <w:rsid w:val="6D6D40C3"/>
    <w:rsid w:val="6D7C23FE"/>
    <w:rsid w:val="6D888FE9"/>
    <w:rsid w:val="6D992189"/>
    <w:rsid w:val="6D996600"/>
    <w:rsid w:val="6D9A8547"/>
    <w:rsid w:val="6D9B54B8"/>
    <w:rsid w:val="6D9CBB3C"/>
    <w:rsid w:val="6DA28B29"/>
    <w:rsid w:val="6DBF84D0"/>
    <w:rsid w:val="6DC87DAA"/>
    <w:rsid w:val="6DF4C68F"/>
    <w:rsid w:val="6DFC0483"/>
    <w:rsid w:val="6E0B0FD8"/>
    <w:rsid w:val="6E1B2976"/>
    <w:rsid w:val="6E33A388"/>
    <w:rsid w:val="6E3A8D95"/>
    <w:rsid w:val="6E69D94D"/>
    <w:rsid w:val="6E6FB01E"/>
    <w:rsid w:val="6E9163BC"/>
    <w:rsid w:val="6E9A874B"/>
    <w:rsid w:val="6EB31C71"/>
    <w:rsid w:val="6EB8E798"/>
    <w:rsid w:val="6EC2D91C"/>
    <w:rsid w:val="6EC7D528"/>
    <w:rsid w:val="6ED35B8D"/>
    <w:rsid w:val="6EEAF133"/>
    <w:rsid w:val="6EFCC203"/>
    <w:rsid w:val="6F4AAE3E"/>
    <w:rsid w:val="6F7AA154"/>
    <w:rsid w:val="6F8626D3"/>
    <w:rsid w:val="6F8734D7"/>
    <w:rsid w:val="6F8BB1C3"/>
    <w:rsid w:val="6FA291A7"/>
    <w:rsid w:val="6FA72505"/>
    <w:rsid w:val="6FB46417"/>
    <w:rsid w:val="6FBF6E9C"/>
    <w:rsid w:val="6FCB6578"/>
    <w:rsid w:val="6FEDD729"/>
    <w:rsid w:val="6FF2C2FA"/>
    <w:rsid w:val="7004BD3D"/>
    <w:rsid w:val="705D6785"/>
    <w:rsid w:val="705DF26C"/>
    <w:rsid w:val="707438B9"/>
    <w:rsid w:val="7082989A"/>
    <w:rsid w:val="70841464"/>
    <w:rsid w:val="70858F78"/>
    <w:rsid w:val="708A82A2"/>
    <w:rsid w:val="70A55C96"/>
    <w:rsid w:val="70BA4960"/>
    <w:rsid w:val="70D4AE90"/>
    <w:rsid w:val="70DB1ED8"/>
    <w:rsid w:val="70E58184"/>
    <w:rsid w:val="70F44854"/>
    <w:rsid w:val="70F48C62"/>
    <w:rsid w:val="70F7C8EF"/>
    <w:rsid w:val="70F96E51"/>
    <w:rsid w:val="7110C237"/>
    <w:rsid w:val="7144CFB0"/>
    <w:rsid w:val="7148AC3A"/>
    <w:rsid w:val="7155EB8D"/>
    <w:rsid w:val="716EB78C"/>
    <w:rsid w:val="71714B7F"/>
    <w:rsid w:val="7176FCBD"/>
    <w:rsid w:val="71852B8E"/>
    <w:rsid w:val="71879B0C"/>
    <w:rsid w:val="719E8C90"/>
    <w:rsid w:val="71B3FDA4"/>
    <w:rsid w:val="71C5F33A"/>
    <w:rsid w:val="71C6466F"/>
    <w:rsid w:val="71CB0921"/>
    <w:rsid w:val="71DAF18A"/>
    <w:rsid w:val="71EA031D"/>
    <w:rsid w:val="71F76F37"/>
    <w:rsid w:val="7204FDAF"/>
    <w:rsid w:val="7219D76F"/>
    <w:rsid w:val="721E2771"/>
    <w:rsid w:val="7223AB1D"/>
    <w:rsid w:val="722D946C"/>
    <w:rsid w:val="72378246"/>
    <w:rsid w:val="723C1C42"/>
    <w:rsid w:val="7255CF70"/>
    <w:rsid w:val="726A3988"/>
    <w:rsid w:val="726B3255"/>
    <w:rsid w:val="727A378A"/>
    <w:rsid w:val="728DC49A"/>
    <w:rsid w:val="72930242"/>
    <w:rsid w:val="72ACCFE2"/>
    <w:rsid w:val="72B4A1DB"/>
    <w:rsid w:val="72EA418C"/>
    <w:rsid w:val="72F0FC2E"/>
    <w:rsid w:val="72F2869C"/>
    <w:rsid w:val="72F9E8E2"/>
    <w:rsid w:val="731B9542"/>
    <w:rsid w:val="731F1B81"/>
    <w:rsid w:val="731FAEDE"/>
    <w:rsid w:val="732DA9E4"/>
    <w:rsid w:val="734C4C69"/>
    <w:rsid w:val="73567A00"/>
    <w:rsid w:val="7357AF36"/>
    <w:rsid w:val="737511F2"/>
    <w:rsid w:val="73753C0C"/>
    <w:rsid w:val="737AEBF8"/>
    <w:rsid w:val="738450B6"/>
    <w:rsid w:val="73A43CBF"/>
    <w:rsid w:val="73B38558"/>
    <w:rsid w:val="73DE6CDB"/>
    <w:rsid w:val="73EE43C5"/>
    <w:rsid w:val="74066372"/>
    <w:rsid w:val="7412D8EC"/>
    <w:rsid w:val="74266C1B"/>
    <w:rsid w:val="7426AD74"/>
    <w:rsid w:val="7434F77F"/>
    <w:rsid w:val="743F8E94"/>
    <w:rsid w:val="74473C11"/>
    <w:rsid w:val="744908D5"/>
    <w:rsid w:val="74508FDD"/>
    <w:rsid w:val="74659500"/>
    <w:rsid w:val="74683E7D"/>
    <w:rsid w:val="746B72B5"/>
    <w:rsid w:val="746E81D5"/>
    <w:rsid w:val="7471444C"/>
    <w:rsid w:val="747C248E"/>
    <w:rsid w:val="747DDB4A"/>
    <w:rsid w:val="7486A631"/>
    <w:rsid w:val="74892F60"/>
    <w:rsid w:val="74BFE804"/>
    <w:rsid w:val="74C171EC"/>
    <w:rsid w:val="74D75538"/>
    <w:rsid w:val="74F32CD7"/>
    <w:rsid w:val="750269E4"/>
    <w:rsid w:val="75030DAE"/>
    <w:rsid w:val="7521C5E2"/>
    <w:rsid w:val="757F52E2"/>
    <w:rsid w:val="75836AF2"/>
    <w:rsid w:val="75897C36"/>
    <w:rsid w:val="758E7C3E"/>
    <w:rsid w:val="75901829"/>
    <w:rsid w:val="759E1B9A"/>
    <w:rsid w:val="75A8F116"/>
    <w:rsid w:val="75AF23B1"/>
    <w:rsid w:val="75B74F32"/>
    <w:rsid w:val="75C127D0"/>
    <w:rsid w:val="75D045FE"/>
    <w:rsid w:val="75D38463"/>
    <w:rsid w:val="75D9C008"/>
    <w:rsid w:val="75E0F933"/>
    <w:rsid w:val="75F6BD96"/>
    <w:rsid w:val="762B1CCA"/>
    <w:rsid w:val="76385653"/>
    <w:rsid w:val="7639772A"/>
    <w:rsid w:val="763D34F2"/>
    <w:rsid w:val="763D551E"/>
    <w:rsid w:val="764A1430"/>
    <w:rsid w:val="7650F2A7"/>
    <w:rsid w:val="7656FD71"/>
    <w:rsid w:val="765E6CCB"/>
    <w:rsid w:val="766B0C4A"/>
    <w:rsid w:val="766CD9A8"/>
    <w:rsid w:val="76935059"/>
    <w:rsid w:val="76A0EC6C"/>
    <w:rsid w:val="76BE1596"/>
    <w:rsid w:val="76CEDDD3"/>
    <w:rsid w:val="76CFD8D3"/>
    <w:rsid w:val="76D65A2E"/>
    <w:rsid w:val="76E22691"/>
    <w:rsid w:val="76EDE483"/>
    <w:rsid w:val="76FA71DE"/>
    <w:rsid w:val="77164CEE"/>
    <w:rsid w:val="771AE77B"/>
    <w:rsid w:val="771F9EDD"/>
    <w:rsid w:val="771FAF37"/>
    <w:rsid w:val="772395A1"/>
    <w:rsid w:val="774FD020"/>
    <w:rsid w:val="77584587"/>
    <w:rsid w:val="775856A7"/>
    <w:rsid w:val="77604706"/>
    <w:rsid w:val="776C1F4E"/>
    <w:rsid w:val="777629A7"/>
    <w:rsid w:val="7781E937"/>
    <w:rsid w:val="7796C0B4"/>
    <w:rsid w:val="7798F87B"/>
    <w:rsid w:val="77AB6683"/>
    <w:rsid w:val="7826009A"/>
    <w:rsid w:val="783534BE"/>
    <w:rsid w:val="7845685B"/>
    <w:rsid w:val="7859A65D"/>
    <w:rsid w:val="7868B892"/>
    <w:rsid w:val="78694109"/>
    <w:rsid w:val="787E68E9"/>
    <w:rsid w:val="7888B44A"/>
    <w:rsid w:val="7894AC38"/>
    <w:rsid w:val="7895BF10"/>
    <w:rsid w:val="78A42E8B"/>
    <w:rsid w:val="78AD535E"/>
    <w:rsid w:val="78AEA066"/>
    <w:rsid w:val="78B0382C"/>
    <w:rsid w:val="78CE3D7C"/>
    <w:rsid w:val="78E10F6B"/>
    <w:rsid w:val="78EED5D9"/>
    <w:rsid w:val="78F2C567"/>
    <w:rsid w:val="78F8C04B"/>
    <w:rsid w:val="7902A598"/>
    <w:rsid w:val="791899F5"/>
    <w:rsid w:val="791BEA84"/>
    <w:rsid w:val="791CED96"/>
    <w:rsid w:val="7943FB57"/>
    <w:rsid w:val="79590E0F"/>
    <w:rsid w:val="79656ED2"/>
    <w:rsid w:val="796B3708"/>
    <w:rsid w:val="7974D0D4"/>
    <w:rsid w:val="79928A5C"/>
    <w:rsid w:val="799CB3CB"/>
    <w:rsid w:val="79A4D914"/>
    <w:rsid w:val="79AA8CDD"/>
    <w:rsid w:val="79AD507B"/>
    <w:rsid w:val="79DFD916"/>
    <w:rsid w:val="79F5725B"/>
    <w:rsid w:val="79F753F5"/>
    <w:rsid w:val="7A0A6F79"/>
    <w:rsid w:val="7A104C1F"/>
    <w:rsid w:val="7A15AA12"/>
    <w:rsid w:val="7A1EB80D"/>
    <w:rsid w:val="7A3EAD61"/>
    <w:rsid w:val="7A4D4B82"/>
    <w:rsid w:val="7A6E39B8"/>
    <w:rsid w:val="7A8D42BC"/>
    <w:rsid w:val="7AAE4FD3"/>
    <w:rsid w:val="7AB51EE6"/>
    <w:rsid w:val="7ABC96DC"/>
    <w:rsid w:val="7AC5A506"/>
    <w:rsid w:val="7AC7CDA2"/>
    <w:rsid w:val="7AE134E0"/>
    <w:rsid w:val="7AFB982A"/>
    <w:rsid w:val="7B0034BA"/>
    <w:rsid w:val="7B139E7F"/>
    <w:rsid w:val="7B259A62"/>
    <w:rsid w:val="7B2CB6E0"/>
    <w:rsid w:val="7B376D30"/>
    <w:rsid w:val="7B6CD580"/>
    <w:rsid w:val="7B9187F3"/>
    <w:rsid w:val="7B9903C3"/>
    <w:rsid w:val="7BABDB4D"/>
    <w:rsid w:val="7BB116EE"/>
    <w:rsid w:val="7BB20BEC"/>
    <w:rsid w:val="7BB4C424"/>
    <w:rsid w:val="7BE5CD8A"/>
    <w:rsid w:val="7BF8D773"/>
    <w:rsid w:val="7C0C3D4A"/>
    <w:rsid w:val="7C162BC6"/>
    <w:rsid w:val="7C21015D"/>
    <w:rsid w:val="7C299C4B"/>
    <w:rsid w:val="7C387608"/>
    <w:rsid w:val="7C41295D"/>
    <w:rsid w:val="7C42566D"/>
    <w:rsid w:val="7C4C52E1"/>
    <w:rsid w:val="7C52A2FC"/>
    <w:rsid w:val="7C554ED8"/>
    <w:rsid w:val="7C5968B3"/>
    <w:rsid w:val="7C643310"/>
    <w:rsid w:val="7C6CDF12"/>
    <w:rsid w:val="7C8D2FA1"/>
    <w:rsid w:val="7C8FA91F"/>
    <w:rsid w:val="7C9188D7"/>
    <w:rsid w:val="7C9D702D"/>
    <w:rsid w:val="7CAE68E8"/>
    <w:rsid w:val="7CAE6CAB"/>
    <w:rsid w:val="7CC9291B"/>
    <w:rsid w:val="7CDBE7B5"/>
    <w:rsid w:val="7CE3D903"/>
    <w:rsid w:val="7CE714AC"/>
    <w:rsid w:val="7CF2176A"/>
    <w:rsid w:val="7CFFD541"/>
    <w:rsid w:val="7D29653A"/>
    <w:rsid w:val="7D380CB1"/>
    <w:rsid w:val="7D38E442"/>
    <w:rsid w:val="7D403698"/>
    <w:rsid w:val="7D50B2B0"/>
    <w:rsid w:val="7D5130AB"/>
    <w:rsid w:val="7D712D4A"/>
    <w:rsid w:val="7DB47422"/>
    <w:rsid w:val="7DB55913"/>
    <w:rsid w:val="7DEAF984"/>
    <w:rsid w:val="7E234A4B"/>
    <w:rsid w:val="7E2C72BF"/>
    <w:rsid w:val="7E36F492"/>
    <w:rsid w:val="7E5611DC"/>
    <w:rsid w:val="7E64B6D5"/>
    <w:rsid w:val="7E69AE56"/>
    <w:rsid w:val="7E6CF8B5"/>
    <w:rsid w:val="7E74C19F"/>
    <w:rsid w:val="7E82089B"/>
    <w:rsid w:val="7E88D4E0"/>
    <w:rsid w:val="7E9BB596"/>
    <w:rsid w:val="7EB91D68"/>
    <w:rsid w:val="7EBB8C46"/>
    <w:rsid w:val="7EDB58B1"/>
    <w:rsid w:val="7EEAD1ED"/>
    <w:rsid w:val="7EF11E00"/>
    <w:rsid w:val="7F02E7B0"/>
    <w:rsid w:val="7F04FB22"/>
    <w:rsid w:val="7F0F6E69"/>
    <w:rsid w:val="7F1060D0"/>
    <w:rsid w:val="7F1FB11E"/>
    <w:rsid w:val="7F40698C"/>
    <w:rsid w:val="7F5EDA5A"/>
    <w:rsid w:val="7F82776E"/>
    <w:rsid w:val="7F8CF99F"/>
    <w:rsid w:val="7F98CEF6"/>
    <w:rsid w:val="7FB46947"/>
    <w:rsid w:val="7FC0ECC6"/>
    <w:rsid w:val="7FC6A44D"/>
    <w:rsid w:val="7FC6C9E8"/>
    <w:rsid w:val="7FD641F1"/>
    <w:rsid w:val="7FF8D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2ABF73"/>
  <w15:docId w15:val="{431C7651-FB7A-4679-A0D1-F24A4DAD3C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5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semiHidden="1" w:uiPriority="5" w:qFormat="1"/>
    <w:lsdException w:name="heading 2" w:semiHidden="1" w:uiPriority="5" w:unhideWhenUsed="1" w:qFormat="1"/>
    <w:lsdException w:name="heading 3" w:semiHidden="1" w:uiPriority="5" w:unhideWhenUsed="1" w:qFormat="1"/>
    <w:lsdException w:name="heading 4" w:semiHidden="1" w:uiPriority="5" w:unhideWhenUsed="1" w:qFormat="1"/>
    <w:lsdException w:name="heading 5" w:semiHidden="1" w:uiPriority="5" w:unhideWhenUsed="1" w:qFormat="1"/>
    <w:lsdException w:name="heading 6" w:semiHidden="1" w:uiPriority="5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3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/>
    <w:lsdException w:name="macro" w:semiHidden="1" w:unhideWhenUsed="1"/>
    <w:lsdException w:name="toa heading" w:semiHidden="1" w:unhideWhenUsed="1"/>
    <w:lsdException w:name="List" w:semiHidden="1"/>
    <w:lsdException w:name="List Bullet" w:semiHidden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4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uiPriority w:val="11"/>
    <w:qFormat/>
    <w:rsid w:val="00DA086F"/>
    <w:pPr>
      <w:spacing w:after="0" w:line="240" w:lineRule="auto"/>
    </w:pPr>
    <w:rPr>
      <w:sz w:val="20"/>
    </w:rPr>
  </w:style>
  <w:style w:type="paragraph" w:styleId="Nadpis1">
    <w:name w:val="heading 1"/>
    <w:basedOn w:val="Normln"/>
    <w:next w:val="Nadpis2"/>
    <w:link w:val="Nadpis1Char"/>
    <w:uiPriority w:val="5"/>
    <w:qFormat/>
    <w:rsid w:val="000B47F2"/>
    <w:pPr>
      <w:numPr>
        <w:numId w:val="4"/>
      </w:numPr>
      <w:pBdr>
        <w:top w:val="single" w:sz="4" w:space="4" w:color="auto"/>
        <w:between w:val="single" w:sz="4" w:space="4" w:color="auto"/>
      </w:pBdr>
      <w:spacing w:before="240" w:after="340"/>
      <w:outlineLvl w:val="0"/>
    </w:pPr>
    <w:rPr>
      <w:b/>
      <w:sz w:val="24"/>
      <w:szCs w:val="24"/>
    </w:rPr>
  </w:style>
  <w:style w:type="paragraph" w:styleId="Nadpis2">
    <w:name w:val="heading 2"/>
    <w:basedOn w:val="Normln"/>
    <w:next w:val="Normlnodsazen"/>
    <w:link w:val="Nadpis2Char"/>
    <w:uiPriority w:val="5"/>
    <w:qFormat/>
    <w:rsid w:val="00DC1121"/>
    <w:pPr>
      <w:numPr>
        <w:ilvl w:val="1"/>
        <w:numId w:val="4"/>
      </w:numPr>
      <w:pBdr>
        <w:top w:val="single" w:sz="4" w:space="4" w:color="auto"/>
        <w:between w:val="single" w:sz="4" w:space="4" w:color="auto"/>
      </w:pBdr>
      <w:spacing w:after="100"/>
      <w:outlineLvl w:val="1"/>
    </w:pPr>
    <w:rPr>
      <w:b/>
    </w:rPr>
  </w:style>
  <w:style w:type="paragraph" w:styleId="Nadpis3">
    <w:name w:val="heading 3"/>
    <w:basedOn w:val="Normln"/>
    <w:next w:val="Normlnodsazen"/>
    <w:link w:val="Nadpis3Char"/>
    <w:uiPriority w:val="5"/>
    <w:qFormat/>
    <w:rsid w:val="008D76DF"/>
    <w:pPr>
      <w:numPr>
        <w:ilvl w:val="2"/>
        <w:numId w:val="4"/>
      </w:numPr>
      <w:spacing w:after="100"/>
      <w:outlineLvl w:val="2"/>
    </w:pPr>
    <w:rPr>
      <w:lang w:val="cs-CZ"/>
    </w:rPr>
  </w:style>
  <w:style w:type="paragraph" w:styleId="Nadpis4">
    <w:name w:val="heading 4"/>
    <w:basedOn w:val="Normln"/>
    <w:next w:val="Normlnodsazen"/>
    <w:link w:val="Nadpis4Char"/>
    <w:uiPriority w:val="5"/>
    <w:qFormat/>
    <w:rsid w:val="00530B26"/>
    <w:pPr>
      <w:numPr>
        <w:ilvl w:val="3"/>
        <w:numId w:val="4"/>
      </w:numPr>
      <w:spacing w:after="100"/>
      <w:outlineLvl w:val="3"/>
    </w:pPr>
  </w:style>
  <w:style w:type="paragraph" w:styleId="Nadpis5">
    <w:name w:val="heading 5"/>
    <w:basedOn w:val="Normln"/>
    <w:next w:val="Normlnodsazen"/>
    <w:link w:val="Nadpis5Char"/>
    <w:uiPriority w:val="5"/>
    <w:qFormat/>
    <w:rsid w:val="00A744A9"/>
    <w:pPr>
      <w:numPr>
        <w:ilvl w:val="4"/>
        <w:numId w:val="4"/>
      </w:numPr>
      <w:spacing w:after="105" w:line="245" w:lineRule="auto"/>
      <w:outlineLvl w:val="4"/>
    </w:pPr>
    <w:rPr>
      <w:rFonts w:asciiTheme="majorHAnsi" w:eastAsiaTheme="majorEastAsia" w:hAnsiTheme="majorHAnsi" w:cstheme="majorBidi"/>
      <w:color w:val="000000" w:themeColor="text1"/>
      <w:lang w:val="cs-CZ"/>
    </w:rPr>
  </w:style>
  <w:style w:type="paragraph" w:styleId="Nadpis6">
    <w:name w:val="heading 6"/>
    <w:basedOn w:val="Normln"/>
    <w:next w:val="Normlnodsazen"/>
    <w:link w:val="Nadpis6Char"/>
    <w:uiPriority w:val="5"/>
    <w:qFormat/>
    <w:rsid w:val="00AC1CCF"/>
    <w:pPr>
      <w:numPr>
        <w:ilvl w:val="5"/>
        <w:numId w:val="4"/>
      </w:numPr>
      <w:spacing w:after="1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qFormat/>
    <w:rsid w:val="00E57AB1"/>
    <w:pPr>
      <w:keepNext/>
      <w:keepLines/>
      <w:spacing w:before="200"/>
      <w:ind w:left="1296" w:hanging="1296"/>
      <w:outlineLvl w:val="6"/>
    </w:pPr>
    <w:rPr>
      <w:rFonts w:ascii="Calibri" w:eastAsia="Times New Roman" w:hAnsi="Calibri" w:cs="Times New Roman"/>
      <w:i/>
      <w:iCs/>
      <w:color w:val="404040"/>
      <w:szCs w:val="24"/>
      <w:lang w:val="cs-CZ"/>
    </w:rPr>
  </w:style>
  <w:style w:type="paragraph" w:styleId="Nadpis8">
    <w:name w:val="heading 8"/>
    <w:basedOn w:val="Normln"/>
    <w:next w:val="Normln"/>
    <w:link w:val="Nadpis8Char"/>
    <w:uiPriority w:val="9"/>
    <w:qFormat/>
    <w:rsid w:val="00E57AB1"/>
    <w:pPr>
      <w:keepNext/>
      <w:keepLines/>
      <w:spacing w:before="200"/>
      <w:ind w:left="1440" w:hanging="1440"/>
      <w:outlineLvl w:val="7"/>
    </w:pPr>
    <w:rPr>
      <w:rFonts w:ascii="Calibri" w:eastAsia="Times New Roman" w:hAnsi="Calibri" w:cs="Times New Roman"/>
      <w:color w:val="404040"/>
      <w:szCs w:val="20"/>
      <w:lang w:val="cs-CZ"/>
    </w:rPr>
  </w:style>
  <w:style w:type="paragraph" w:styleId="Nadpis9">
    <w:name w:val="heading 9"/>
    <w:basedOn w:val="Normln"/>
    <w:next w:val="Normln"/>
    <w:link w:val="Nadpis9Char"/>
    <w:uiPriority w:val="9"/>
    <w:qFormat/>
    <w:rsid w:val="00E57AB1"/>
    <w:pPr>
      <w:keepNext/>
      <w:keepLines/>
      <w:spacing w:before="200"/>
      <w:ind w:left="1584" w:hanging="1584"/>
      <w:outlineLvl w:val="8"/>
    </w:pPr>
    <w:rPr>
      <w:rFonts w:ascii="Calibri" w:eastAsia="Times New Roman" w:hAnsi="Calibri" w:cs="Times New Roman"/>
      <w:i/>
      <w:iCs/>
      <w:color w:val="404040"/>
      <w:szCs w:val="20"/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odsazen">
    <w:name w:val="Normal Indent"/>
    <w:basedOn w:val="Normln"/>
    <w:link w:val="NormlnodsazenChar"/>
    <w:uiPriority w:val="3"/>
    <w:qFormat/>
    <w:rsid w:val="00081D11"/>
    <w:pPr>
      <w:tabs>
        <w:tab w:val="left" w:pos="2694"/>
        <w:tab w:val="left" w:pos="4536"/>
        <w:tab w:val="left" w:pos="6379"/>
      </w:tabs>
      <w:spacing w:after="105" w:line="245" w:lineRule="auto"/>
      <w:ind w:left="915"/>
    </w:pPr>
    <w:rPr>
      <w:lang w:val="cs-CZ"/>
    </w:rPr>
  </w:style>
  <w:style w:type="character" w:customStyle="1" w:styleId="NormlnodsazenChar">
    <w:name w:val="Normální odsazený Char"/>
    <w:basedOn w:val="Standardnpsmoodstavce"/>
    <w:link w:val="Normlnodsazen"/>
    <w:uiPriority w:val="3"/>
    <w:qFormat/>
    <w:rsid w:val="00081D11"/>
    <w:rPr>
      <w:sz w:val="20"/>
      <w:lang w:val="cs-CZ"/>
    </w:rPr>
  </w:style>
  <w:style w:type="character" w:customStyle="1" w:styleId="Nadpis2Char">
    <w:name w:val="Nadpis 2 Char"/>
    <w:basedOn w:val="Standardnpsmoodstavce"/>
    <w:link w:val="Nadpis2"/>
    <w:uiPriority w:val="5"/>
    <w:rsid w:val="00FF0868"/>
    <w:rPr>
      <w:b/>
      <w:sz w:val="20"/>
    </w:rPr>
  </w:style>
  <w:style w:type="character" w:customStyle="1" w:styleId="Nadpis1Char">
    <w:name w:val="Nadpis 1 Char"/>
    <w:basedOn w:val="Standardnpsmoodstavce"/>
    <w:link w:val="Nadpis1"/>
    <w:uiPriority w:val="5"/>
    <w:rsid w:val="000B47F2"/>
    <w:rPr>
      <w:b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5"/>
    <w:rsid w:val="008D76DF"/>
    <w:rPr>
      <w:sz w:val="20"/>
      <w:lang w:val="cs-CZ"/>
    </w:rPr>
  </w:style>
  <w:style w:type="character" w:customStyle="1" w:styleId="Nadpis4Char">
    <w:name w:val="Nadpis 4 Char"/>
    <w:basedOn w:val="Standardnpsmoodstavce"/>
    <w:link w:val="Nadpis4"/>
    <w:uiPriority w:val="5"/>
    <w:rsid w:val="00530B26"/>
    <w:rPr>
      <w:sz w:val="20"/>
    </w:rPr>
  </w:style>
  <w:style w:type="character" w:customStyle="1" w:styleId="Nadpis5Char">
    <w:name w:val="Nadpis 5 Char"/>
    <w:basedOn w:val="Standardnpsmoodstavce"/>
    <w:link w:val="Nadpis5"/>
    <w:uiPriority w:val="5"/>
    <w:rsid w:val="00941F95"/>
    <w:rPr>
      <w:rFonts w:asciiTheme="majorHAnsi" w:eastAsiaTheme="majorEastAsia" w:hAnsiTheme="majorHAnsi" w:cstheme="majorBidi"/>
      <w:color w:val="000000" w:themeColor="text1"/>
      <w:sz w:val="20"/>
      <w:lang w:val="cs-CZ"/>
    </w:rPr>
  </w:style>
  <w:style w:type="character" w:customStyle="1" w:styleId="Nadpis6Char">
    <w:name w:val="Nadpis 6 Char"/>
    <w:basedOn w:val="Standardnpsmoodstavce"/>
    <w:link w:val="Nadpis6"/>
    <w:uiPriority w:val="5"/>
    <w:rsid w:val="00941F95"/>
    <w:rPr>
      <w:rFonts w:asciiTheme="majorHAnsi" w:eastAsiaTheme="majorEastAsia" w:hAnsiTheme="majorHAnsi" w:cstheme="majorBidi"/>
      <w:color w:val="000000" w:themeColor="text1"/>
      <w:sz w:val="20"/>
    </w:rPr>
  </w:style>
  <w:style w:type="paragraph" w:styleId="Zhlav">
    <w:name w:val="header"/>
    <w:basedOn w:val="Normln"/>
    <w:link w:val="ZhlavChar"/>
    <w:uiPriority w:val="99"/>
    <w:semiHidden/>
    <w:rsid w:val="00566185"/>
    <w:pPr>
      <w:tabs>
        <w:tab w:val="left" w:pos="2694"/>
        <w:tab w:val="left" w:pos="5387"/>
      </w:tabs>
      <w:spacing w:line="245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817CA8"/>
    <w:rPr>
      <w:sz w:val="20"/>
    </w:rPr>
  </w:style>
  <w:style w:type="paragraph" w:styleId="Zpat">
    <w:name w:val="footer"/>
    <w:basedOn w:val="Normln"/>
    <w:link w:val="ZpatChar"/>
    <w:uiPriority w:val="99"/>
    <w:semiHidden/>
    <w:rsid w:val="00AC7AAF"/>
    <w:pPr>
      <w:tabs>
        <w:tab w:val="center" w:pos="4680"/>
        <w:tab w:val="right" w:pos="9360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817CA8"/>
    <w:rPr>
      <w:sz w:val="20"/>
    </w:rPr>
  </w:style>
  <w:style w:type="paragraph" w:styleId="Textbubliny">
    <w:name w:val="Balloon Text"/>
    <w:basedOn w:val="Normln"/>
    <w:link w:val="TextbublinyChar"/>
    <w:uiPriority w:val="99"/>
    <w:semiHidden/>
    <w:rsid w:val="00AC7AAF"/>
    <w:rPr>
      <w:rFonts w:ascii="Times New Roman" w:hAnsi="Times New Roman" w:cs="Times New Roman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17CA8"/>
    <w:rPr>
      <w:rFonts w:ascii="Times New Roman" w:hAnsi="Times New Roman" w:cs="Times New Roman"/>
      <w:sz w:val="18"/>
      <w:szCs w:val="18"/>
    </w:rPr>
  </w:style>
  <w:style w:type="table" w:styleId="Mkatabulky">
    <w:name w:val="Table Grid"/>
    <w:basedOn w:val="Normlntabulka"/>
    <w:uiPriority w:val="39"/>
    <w:rsid w:val="00FA37A3"/>
    <w:pPr>
      <w:spacing w:after="0" w:line="240" w:lineRule="auto"/>
    </w:pPr>
    <w:tblPr>
      <w:tblCellMar>
        <w:left w:w="0" w:type="dxa"/>
        <w:right w:w="0" w:type="dxa"/>
      </w:tblCellMar>
    </w:tblPr>
  </w:style>
  <w:style w:type="paragraph" w:styleId="Nzev">
    <w:name w:val="Title"/>
    <w:basedOn w:val="Normln"/>
    <w:next w:val="Podnadpis"/>
    <w:link w:val="NzevChar"/>
    <w:qFormat/>
    <w:rsid w:val="006C4BA7"/>
    <w:pPr>
      <w:spacing w:before="105"/>
      <w:ind w:right="2552"/>
      <w:contextualSpacing/>
    </w:pPr>
    <w:rPr>
      <w:b/>
      <w:sz w:val="72"/>
      <w:szCs w:val="72"/>
    </w:rPr>
  </w:style>
  <w:style w:type="paragraph" w:styleId="Podnadpis">
    <w:name w:val="Subtitle"/>
    <w:basedOn w:val="Nzev"/>
    <w:next w:val="Subtitlesmall"/>
    <w:link w:val="PodnadpisChar"/>
    <w:uiPriority w:val="1"/>
    <w:qFormat/>
    <w:rsid w:val="00566185"/>
    <w:pPr>
      <w:spacing w:before="0" w:after="200" w:line="228" w:lineRule="auto"/>
    </w:pPr>
    <w:rPr>
      <w:b w:val="0"/>
    </w:rPr>
  </w:style>
  <w:style w:type="paragraph" w:customStyle="1" w:styleId="Subtitlesmall">
    <w:name w:val="Subtitle small"/>
    <w:basedOn w:val="Podnadpis"/>
    <w:next w:val="Nadpis1"/>
    <w:link w:val="SubtitlesmallChar"/>
    <w:uiPriority w:val="2"/>
    <w:qFormat/>
    <w:rsid w:val="00EB3FAA"/>
    <w:rPr>
      <w:sz w:val="36"/>
      <w:szCs w:val="36"/>
    </w:rPr>
  </w:style>
  <w:style w:type="character" w:customStyle="1" w:styleId="SubtitlesmallChar">
    <w:name w:val="Subtitle small Char"/>
    <w:basedOn w:val="PodnadpisChar"/>
    <w:link w:val="Subtitlesmall"/>
    <w:uiPriority w:val="2"/>
    <w:rsid w:val="00FF0868"/>
    <w:rPr>
      <w:sz w:val="36"/>
      <w:szCs w:val="36"/>
    </w:rPr>
  </w:style>
  <w:style w:type="character" w:customStyle="1" w:styleId="PodnadpisChar">
    <w:name w:val="Podnadpis Char"/>
    <w:basedOn w:val="Standardnpsmoodstavce"/>
    <w:link w:val="Podnadpis"/>
    <w:uiPriority w:val="1"/>
    <w:rsid w:val="00FF0868"/>
    <w:rPr>
      <w:sz w:val="72"/>
      <w:szCs w:val="72"/>
    </w:rPr>
  </w:style>
  <w:style w:type="character" w:customStyle="1" w:styleId="NzevChar">
    <w:name w:val="Název Char"/>
    <w:basedOn w:val="Standardnpsmoodstavce"/>
    <w:link w:val="Nzev"/>
    <w:rsid w:val="006C4BA7"/>
    <w:rPr>
      <w:b/>
      <w:sz w:val="72"/>
      <w:szCs w:val="72"/>
    </w:rPr>
  </w:style>
  <w:style w:type="paragraph" w:customStyle="1" w:styleId="SectionHeading">
    <w:name w:val="Section Heading"/>
    <w:basedOn w:val="Appendix"/>
    <w:next w:val="Nadpis1"/>
    <w:uiPriority w:val="7"/>
    <w:qFormat/>
    <w:rsid w:val="00D96E0A"/>
    <w:pPr>
      <w:keepNext w:val="0"/>
      <w:pageBreakBefore w:val="0"/>
      <w:pBdr>
        <w:top w:val="none" w:sz="0" w:space="0" w:color="auto"/>
      </w:pBdr>
    </w:pPr>
    <w:rPr>
      <w:b w:val="0"/>
    </w:rPr>
  </w:style>
  <w:style w:type="paragraph" w:customStyle="1" w:styleId="Appendix">
    <w:name w:val="Appendix"/>
    <w:basedOn w:val="Normlnodsazen"/>
    <w:next w:val="SectionHeading"/>
    <w:uiPriority w:val="10"/>
    <w:qFormat/>
    <w:rsid w:val="00002362"/>
    <w:pPr>
      <w:keepNext/>
      <w:pageBreakBefore/>
      <w:pBdr>
        <w:top w:val="single" w:sz="4" w:space="4" w:color="auto"/>
      </w:pBdr>
      <w:suppressAutoHyphens/>
      <w:spacing w:after="0"/>
      <w:ind w:left="0"/>
    </w:pPr>
    <w:rPr>
      <w:b/>
      <w:sz w:val="36"/>
      <w:szCs w:val="36"/>
    </w:rPr>
  </w:style>
  <w:style w:type="paragraph" w:styleId="Obsah1">
    <w:name w:val="toc 1"/>
    <w:basedOn w:val="Nadpis1"/>
    <w:next w:val="Normln"/>
    <w:autoRedefine/>
    <w:uiPriority w:val="39"/>
    <w:rsid w:val="009503D2"/>
    <w:pPr>
      <w:numPr>
        <w:numId w:val="0"/>
      </w:numPr>
      <w:tabs>
        <w:tab w:val="right" w:pos="10518"/>
      </w:tabs>
      <w:spacing w:after="0"/>
      <w:ind w:left="958" w:hanging="958"/>
    </w:pPr>
    <w:rPr>
      <w:noProof/>
    </w:rPr>
  </w:style>
  <w:style w:type="paragraph" w:styleId="Obsah2">
    <w:name w:val="toc 2"/>
    <w:basedOn w:val="Nadpis2"/>
    <w:next w:val="Normln"/>
    <w:autoRedefine/>
    <w:uiPriority w:val="39"/>
    <w:rsid w:val="00420CB0"/>
    <w:pPr>
      <w:numPr>
        <w:ilvl w:val="0"/>
        <w:numId w:val="0"/>
      </w:numPr>
      <w:tabs>
        <w:tab w:val="left" w:pos="960"/>
        <w:tab w:val="right" w:pos="10518"/>
      </w:tabs>
      <w:spacing w:after="0" w:line="216" w:lineRule="auto"/>
      <w:ind w:left="960" w:hanging="960"/>
    </w:pPr>
  </w:style>
  <w:style w:type="paragraph" w:styleId="Obsah3">
    <w:name w:val="toc 3"/>
    <w:basedOn w:val="Nadpis3"/>
    <w:next w:val="Normln"/>
    <w:autoRedefine/>
    <w:uiPriority w:val="39"/>
    <w:rsid w:val="00420CB0"/>
    <w:pPr>
      <w:numPr>
        <w:ilvl w:val="0"/>
        <w:numId w:val="0"/>
      </w:numPr>
      <w:pBdr>
        <w:top w:val="single" w:sz="4" w:space="4" w:color="auto"/>
        <w:between w:val="single" w:sz="4" w:space="4" w:color="auto"/>
      </w:pBdr>
      <w:tabs>
        <w:tab w:val="left" w:pos="993"/>
        <w:tab w:val="right" w:pos="10518"/>
      </w:tabs>
      <w:spacing w:after="0" w:line="216" w:lineRule="auto"/>
      <w:ind w:left="958" w:hanging="958"/>
    </w:pPr>
  </w:style>
  <w:style w:type="paragraph" w:styleId="Obsah4">
    <w:name w:val="toc 4"/>
    <w:basedOn w:val="Nadpis3"/>
    <w:next w:val="Normln"/>
    <w:autoRedefine/>
    <w:uiPriority w:val="39"/>
    <w:rsid w:val="006C4BA7"/>
    <w:pPr>
      <w:numPr>
        <w:ilvl w:val="0"/>
        <w:numId w:val="0"/>
      </w:numPr>
      <w:pBdr>
        <w:top w:val="single" w:sz="4" w:space="4" w:color="auto"/>
        <w:between w:val="single" w:sz="4" w:space="4" w:color="auto"/>
      </w:pBdr>
      <w:tabs>
        <w:tab w:val="left" w:pos="960"/>
        <w:tab w:val="right" w:pos="10518"/>
      </w:tabs>
      <w:spacing w:after="0" w:line="216" w:lineRule="auto"/>
      <w:ind w:left="960" w:hanging="960"/>
    </w:pPr>
    <w:rPr>
      <w:noProof/>
    </w:rPr>
  </w:style>
  <w:style w:type="character" w:styleId="slostrnky">
    <w:name w:val="page number"/>
    <w:basedOn w:val="Standardnpsmoodstavce"/>
    <w:uiPriority w:val="99"/>
    <w:semiHidden/>
    <w:rsid w:val="009D5E4E"/>
    <w:rPr>
      <w:rFonts w:asciiTheme="minorHAnsi" w:hAnsiTheme="minorHAnsi"/>
      <w:sz w:val="16"/>
    </w:rPr>
  </w:style>
  <w:style w:type="character" w:styleId="Hypertextovodkaz">
    <w:name w:val="Hyperlink"/>
    <w:basedOn w:val="Standardnpsmoodstavce"/>
    <w:uiPriority w:val="99"/>
    <w:rsid w:val="00FB3A2D"/>
    <w:rPr>
      <w:color w:val="0563C1" w:themeColor="hyperlink"/>
      <w:u w:val="single"/>
    </w:rPr>
  </w:style>
  <w:style w:type="paragraph" w:customStyle="1" w:styleId="Bullet">
    <w:name w:val="Bullet"/>
    <w:basedOn w:val="Normlnodsazen"/>
    <w:link w:val="BulletChar"/>
    <w:uiPriority w:val="4"/>
    <w:qFormat/>
    <w:rsid w:val="0083170D"/>
    <w:pPr>
      <w:numPr>
        <w:numId w:val="5"/>
      </w:numPr>
      <w:ind w:left="1587" w:hanging="340"/>
    </w:pPr>
  </w:style>
  <w:style w:type="character" w:customStyle="1" w:styleId="BulletChar">
    <w:name w:val="Bullet Char"/>
    <w:basedOn w:val="NormlnodsazenChar"/>
    <w:link w:val="Bullet"/>
    <w:uiPriority w:val="4"/>
    <w:rsid w:val="00227540"/>
    <w:rPr>
      <w:sz w:val="20"/>
      <w:lang w:val="cs-CZ"/>
    </w:rPr>
  </w:style>
  <w:style w:type="paragraph" w:styleId="Datum">
    <w:name w:val="Date"/>
    <w:basedOn w:val="Zhlav"/>
    <w:next w:val="Normln"/>
    <w:link w:val="DatumChar"/>
    <w:uiPriority w:val="99"/>
    <w:semiHidden/>
    <w:rsid w:val="00227540"/>
  </w:style>
  <w:style w:type="character" w:customStyle="1" w:styleId="DatumChar">
    <w:name w:val="Datum Char"/>
    <w:basedOn w:val="Standardnpsmoodstavce"/>
    <w:link w:val="Datum"/>
    <w:uiPriority w:val="99"/>
    <w:semiHidden/>
    <w:rsid w:val="00227540"/>
    <w:rPr>
      <w:sz w:val="20"/>
    </w:rPr>
  </w:style>
  <w:style w:type="table" w:customStyle="1" w:styleId="Mkatabulky1">
    <w:name w:val="Mřížka tabulky1"/>
    <w:basedOn w:val="Normlntabulka"/>
    <w:next w:val="Mkatabulky"/>
    <w:uiPriority w:val="59"/>
    <w:rsid w:val="00A24539"/>
    <w:pPr>
      <w:spacing w:after="0" w:line="240" w:lineRule="auto"/>
    </w:pPr>
    <w:rPr>
      <w:rFonts w:eastAsia="MS Mincho"/>
      <w:sz w:val="24"/>
      <w:szCs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125B46"/>
    <w:pPr>
      <w:ind w:left="720"/>
      <w:contextualSpacing/>
    </w:pPr>
    <w:rPr>
      <w:rFonts w:ascii="Aktiv Grotesk Light" w:eastAsia="Times New Roman" w:hAnsi="Aktiv Grotesk Light" w:cs="Times New Roman"/>
      <w:szCs w:val="24"/>
      <w:lang w:val="cs-CZ"/>
    </w:rPr>
  </w:style>
  <w:style w:type="character" w:styleId="Odkaznakoment">
    <w:name w:val="annotation reference"/>
    <w:basedOn w:val="Standardnpsmoodstavce"/>
    <w:uiPriority w:val="99"/>
    <w:semiHidden/>
    <w:rsid w:val="00021C67"/>
    <w:rPr>
      <w:rFonts w:cs="Times New Roman"/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rsid w:val="00021C67"/>
    <w:rPr>
      <w:rFonts w:ascii="Aktiv Grotesk Light" w:eastAsia="Times New Roman" w:hAnsi="Aktiv Grotesk Light" w:cs="Times New Roman"/>
      <w:sz w:val="24"/>
      <w:szCs w:val="24"/>
      <w:lang w:val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21C67"/>
    <w:rPr>
      <w:rFonts w:ascii="Aktiv Grotesk Light" w:eastAsia="Times New Roman" w:hAnsi="Aktiv Grotesk Light" w:cs="Times New Roman"/>
      <w:sz w:val="24"/>
      <w:szCs w:val="24"/>
      <w:lang w:val="cs-CZ"/>
    </w:rPr>
  </w:style>
  <w:style w:type="paragraph" w:styleId="Bezmezer">
    <w:name w:val="No Spacing"/>
    <w:uiPriority w:val="4"/>
    <w:qFormat/>
    <w:rsid w:val="004D4096"/>
    <w:pPr>
      <w:spacing w:after="0" w:line="192" w:lineRule="auto"/>
    </w:pPr>
    <w:rPr>
      <w:sz w:val="20"/>
    </w:rPr>
  </w:style>
  <w:style w:type="paragraph" w:customStyle="1" w:styleId="ReportText">
    <w:name w:val="Report Text"/>
    <w:basedOn w:val="Normln"/>
    <w:uiPriority w:val="99"/>
    <w:rsid w:val="000C5CF3"/>
    <w:pPr>
      <w:spacing w:after="138"/>
      <w:ind w:left="1080"/>
    </w:pPr>
    <w:rPr>
      <w:rFonts w:ascii="Times New Roman" w:eastAsia="Times New Roman" w:hAnsi="Times New Roman" w:cs="Times New Roman"/>
      <w:sz w:val="22"/>
      <w:szCs w:val="20"/>
    </w:rPr>
  </w:style>
  <w:style w:type="character" w:customStyle="1" w:styleId="Nadpis7Char">
    <w:name w:val="Nadpis 7 Char"/>
    <w:basedOn w:val="Standardnpsmoodstavce"/>
    <w:link w:val="Nadpis7"/>
    <w:uiPriority w:val="99"/>
    <w:rsid w:val="00E57AB1"/>
    <w:rPr>
      <w:rFonts w:ascii="Calibri" w:eastAsia="Times New Roman" w:hAnsi="Calibri" w:cs="Times New Roman"/>
      <w:i/>
      <w:iCs/>
      <w:color w:val="404040"/>
      <w:sz w:val="20"/>
      <w:szCs w:val="24"/>
      <w:lang w:val="cs-CZ"/>
    </w:rPr>
  </w:style>
  <w:style w:type="character" w:customStyle="1" w:styleId="Nadpis8Char">
    <w:name w:val="Nadpis 8 Char"/>
    <w:basedOn w:val="Standardnpsmoodstavce"/>
    <w:link w:val="Nadpis8"/>
    <w:uiPriority w:val="99"/>
    <w:rsid w:val="00E57AB1"/>
    <w:rPr>
      <w:rFonts w:ascii="Calibri" w:eastAsia="Times New Roman" w:hAnsi="Calibri" w:cs="Times New Roman"/>
      <w:color w:val="404040"/>
      <w:sz w:val="20"/>
      <w:szCs w:val="20"/>
      <w:lang w:val="cs-CZ"/>
    </w:rPr>
  </w:style>
  <w:style w:type="character" w:customStyle="1" w:styleId="Nadpis9Char">
    <w:name w:val="Nadpis 9 Char"/>
    <w:basedOn w:val="Standardnpsmoodstavce"/>
    <w:link w:val="Nadpis9"/>
    <w:uiPriority w:val="99"/>
    <w:rsid w:val="00E57AB1"/>
    <w:rPr>
      <w:rFonts w:ascii="Calibri" w:eastAsia="Times New Roman" w:hAnsi="Calibri" w:cs="Times New Roman"/>
      <w:i/>
      <w:iCs/>
      <w:color w:val="404040"/>
      <w:sz w:val="20"/>
      <w:szCs w:val="20"/>
      <w:lang w:val="cs-CZ"/>
    </w:rPr>
  </w:style>
  <w:style w:type="paragraph" w:customStyle="1" w:styleId="Nadpis2priloha">
    <w:name w:val="Nadpis 2 priloha"/>
    <w:basedOn w:val="Nadpis2"/>
    <w:next w:val="Normlnodsazen"/>
    <w:link w:val="Nadpis2prilohaChar"/>
    <w:uiPriority w:val="11"/>
    <w:qFormat/>
    <w:rsid w:val="004F5928"/>
    <w:rPr>
      <w:lang w:val="cs-CZ"/>
    </w:rPr>
  </w:style>
  <w:style w:type="character" w:customStyle="1" w:styleId="Nadpis2prilohaChar">
    <w:name w:val="Nadpis 2 priloha Char"/>
    <w:basedOn w:val="Nadpis2Char"/>
    <w:link w:val="Nadpis2priloha"/>
    <w:uiPriority w:val="11"/>
    <w:rsid w:val="004F5928"/>
    <w:rPr>
      <w:b/>
      <w:sz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D33100"/>
    <w:rPr>
      <w:rFonts w:asciiTheme="minorHAnsi" w:eastAsiaTheme="minorHAnsi" w:hAnsiTheme="minorHAnsi" w:cstheme="minorBidi"/>
      <w:b/>
      <w:bCs/>
      <w:sz w:val="20"/>
      <w:szCs w:val="20"/>
      <w:lang w:val="en-GB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33100"/>
    <w:rPr>
      <w:rFonts w:ascii="Aktiv Grotesk Light" w:eastAsia="Times New Roman" w:hAnsi="Aktiv Grotesk Light" w:cs="Times New Roman"/>
      <w:b/>
      <w:bCs/>
      <w:sz w:val="20"/>
      <w:szCs w:val="20"/>
      <w:lang w:val="cs-CZ"/>
    </w:rPr>
  </w:style>
  <w:style w:type="paragraph" w:styleId="Revize">
    <w:name w:val="Revision"/>
    <w:hidden/>
    <w:uiPriority w:val="99"/>
    <w:semiHidden/>
    <w:rsid w:val="00B333F7"/>
    <w:pPr>
      <w:spacing w:after="0" w:line="240" w:lineRule="auto"/>
    </w:pPr>
    <w:rPr>
      <w:sz w:val="20"/>
    </w:rPr>
  </w:style>
  <w:style w:type="paragraph" w:styleId="Zkladntext">
    <w:name w:val="Body Text"/>
    <w:basedOn w:val="Normln"/>
    <w:link w:val="ZkladntextChar"/>
    <w:rsid w:val="00D7263C"/>
    <w:pPr>
      <w:ind w:left="720"/>
    </w:pPr>
    <w:rPr>
      <w:rFonts w:ascii="Times New Roman" w:eastAsia="Times New Roman" w:hAnsi="Times New Roman" w:cs="Times New Roman"/>
      <w:sz w:val="22"/>
      <w:szCs w:val="20"/>
    </w:rPr>
  </w:style>
  <w:style w:type="character" w:customStyle="1" w:styleId="ZkladntextChar">
    <w:name w:val="Základní text Char"/>
    <w:basedOn w:val="Standardnpsmoodstavce"/>
    <w:link w:val="Zkladntext"/>
    <w:rsid w:val="00D7263C"/>
    <w:rPr>
      <w:rFonts w:ascii="Times New Roman" w:eastAsia="Times New Roman" w:hAnsi="Times New Roman" w:cs="Times New Roman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BA7B92"/>
    <w:pPr>
      <w:spacing w:after="100" w:line="259" w:lineRule="auto"/>
      <w:ind w:left="880"/>
    </w:pPr>
    <w:rPr>
      <w:rFonts w:eastAsiaTheme="minorEastAsia"/>
      <w:sz w:val="22"/>
      <w:lang w:eastAsia="en-GB"/>
    </w:rPr>
  </w:style>
  <w:style w:type="paragraph" w:styleId="Obsah6">
    <w:name w:val="toc 6"/>
    <w:basedOn w:val="Normln"/>
    <w:next w:val="Normln"/>
    <w:autoRedefine/>
    <w:uiPriority w:val="39"/>
    <w:unhideWhenUsed/>
    <w:rsid w:val="00BA7B92"/>
    <w:pPr>
      <w:spacing w:after="100" w:line="259" w:lineRule="auto"/>
      <w:ind w:left="1100"/>
    </w:pPr>
    <w:rPr>
      <w:rFonts w:eastAsiaTheme="minorEastAsia"/>
      <w:sz w:val="22"/>
      <w:lang w:eastAsia="en-GB"/>
    </w:rPr>
  </w:style>
  <w:style w:type="paragraph" w:styleId="Obsah7">
    <w:name w:val="toc 7"/>
    <w:basedOn w:val="Normln"/>
    <w:next w:val="Normln"/>
    <w:autoRedefine/>
    <w:uiPriority w:val="39"/>
    <w:unhideWhenUsed/>
    <w:rsid w:val="00BA7B92"/>
    <w:pPr>
      <w:spacing w:after="100" w:line="259" w:lineRule="auto"/>
      <w:ind w:left="1320"/>
    </w:pPr>
    <w:rPr>
      <w:rFonts w:eastAsiaTheme="minorEastAsia"/>
      <w:sz w:val="22"/>
      <w:lang w:eastAsia="en-GB"/>
    </w:rPr>
  </w:style>
  <w:style w:type="paragraph" w:styleId="Obsah8">
    <w:name w:val="toc 8"/>
    <w:basedOn w:val="Normln"/>
    <w:next w:val="Normln"/>
    <w:autoRedefine/>
    <w:uiPriority w:val="39"/>
    <w:unhideWhenUsed/>
    <w:rsid w:val="00BA7B92"/>
    <w:pPr>
      <w:spacing w:after="100" w:line="259" w:lineRule="auto"/>
      <w:ind w:left="1540"/>
    </w:pPr>
    <w:rPr>
      <w:rFonts w:eastAsiaTheme="minorEastAsia"/>
      <w:sz w:val="22"/>
      <w:lang w:eastAsia="en-GB"/>
    </w:rPr>
  </w:style>
  <w:style w:type="paragraph" w:styleId="Obsah9">
    <w:name w:val="toc 9"/>
    <w:basedOn w:val="Normln"/>
    <w:next w:val="Normln"/>
    <w:autoRedefine/>
    <w:uiPriority w:val="39"/>
    <w:unhideWhenUsed/>
    <w:rsid w:val="00BA7B92"/>
    <w:pPr>
      <w:spacing w:after="100" w:line="259" w:lineRule="auto"/>
      <w:ind w:left="1760"/>
    </w:pPr>
    <w:rPr>
      <w:rFonts w:eastAsiaTheme="minorEastAsia"/>
      <w:sz w:val="22"/>
      <w:lang w:eastAsia="en-GB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BA7B92"/>
    <w:rPr>
      <w:color w:val="605E5C"/>
      <w:shd w:val="clear" w:color="auto" w:fill="E1DFDD"/>
    </w:rPr>
  </w:style>
  <w:style w:type="character" w:styleId="Siln">
    <w:name w:val="Strong"/>
    <w:basedOn w:val="Standardnpsmoodstavce"/>
    <w:uiPriority w:val="22"/>
    <w:qFormat/>
    <w:rsid w:val="001F308C"/>
    <w:rPr>
      <w:b/>
      <w:bCs/>
    </w:rPr>
  </w:style>
  <w:style w:type="table" w:styleId="Stednmka3zvraznn1">
    <w:name w:val="Medium Grid 3 Accent 1"/>
    <w:basedOn w:val="Normlntabulka"/>
    <w:uiPriority w:val="69"/>
    <w:rsid w:val="008B15F1"/>
    <w:pPr>
      <w:spacing w:after="0" w:line="240" w:lineRule="auto"/>
    </w:pPr>
    <w:rPr>
      <w:rFonts w:eastAsiaTheme="minorEastAsia"/>
      <w:lang w:val="cs-CZ"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1" w:themeFillTint="7F"/>
      </w:tcPr>
    </w:tblStylePr>
  </w:style>
  <w:style w:type="paragraph" w:customStyle="1" w:styleId="Body1">
    <w:name w:val="Body1"/>
    <w:basedOn w:val="Normln"/>
    <w:rsid w:val="000968D7"/>
    <w:pPr>
      <w:tabs>
        <w:tab w:val="left" w:pos="567"/>
      </w:tabs>
      <w:suppressAutoHyphens/>
      <w:spacing w:after="120" w:line="264" w:lineRule="auto"/>
      <w:ind w:left="567" w:hanging="567"/>
    </w:pPr>
    <w:rPr>
      <w:rFonts w:ascii="Times New Roman" w:eastAsia="SimSun" w:hAnsi="Times New Roman" w:cs="font647"/>
      <w:lang w:val="cs-CZ" w:eastAsia="ar-SA"/>
    </w:rPr>
  </w:style>
  <w:style w:type="paragraph" w:customStyle="1" w:styleId="Pipomnky">
    <w:name w:val="Připomínky"/>
    <w:basedOn w:val="Normln"/>
    <w:link w:val="PipomnkyChar"/>
    <w:qFormat/>
    <w:rsid w:val="00A764FC"/>
    <w:pPr>
      <w:numPr>
        <w:numId w:val="9"/>
      </w:numPr>
    </w:pPr>
    <w:rPr>
      <w:rFonts w:ascii="Arial" w:eastAsia="Times New Roman" w:hAnsi="Arial" w:cs="Times New Roman"/>
      <w:sz w:val="22"/>
      <w:szCs w:val="24"/>
      <w:lang w:val="cs-CZ" w:eastAsia="cs-CZ"/>
    </w:rPr>
  </w:style>
  <w:style w:type="character" w:customStyle="1" w:styleId="PipomnkyChar">
    <w:name w:val="Připomínky Char"/>
    <w:basedOn w:val="Standardnpsmoodstavce"/>
    <w:link w:val="Pipomnky"/>
    <w:rsid w:val="00A764FC"/>
    <w:rPr>
      <w:rFonts w:ascii="Arial" w:eastAsia="Times New Roman" w:hAnsi="Arial" w:cs="Times New Roman"/>
      <w:szCs w:val="24"/>
      <w:lang w:val="cs-CZ" w:eastAsia="cs-CZ"/>
    </w:rPr>
  </w:style>
  <w:style w:type="paragraph" w:styleId="Titulek">
    <w:name w:val="caption"/>
    <w:basedOn w:val="Normln"/>
    <w:next w:val="Normln"/>
    <w:uiPriority w:val="35"/>
    <w:semiHidden/>
    <w:qFormat/>
    <w:rsid w:val="00D3571A"/>
    <w:pPr>
      <w:spacing w:after="200"/>
    </w:pPr>
    <w:rPr>
      <w:i/>
      <w:iCs/>
      <w:color w:val="44546A" w:themeColor="text2"/>
      <w:sz w:val="18"/>
      <w:szCs w:val="18"/>
    </w:rPr>
  </w:style>
  <w:style w:type="table" w:customStyle="1" w:styleId="Mkatabulky2">
    <w:name w:val="Mřížka tabulky2"/>
    <w:basedOn w:val="Normlntabulka"/>
    <w:next w:val="Mkatabulky"/>
    <w:uiPriority w:val="39"/>
    <w:rsid w:val="007460B7"/>
    <w:pPr>
      <w:spacing w:after="0" w:line="240" w:lineRule="auto"/>
    </w:pPr>
    <w:tblPr>
      <w:tblCellMar>
        <w:left w:w="0" w:type="dxa"/>
        <w:right w:w="0" w:type="dxa"/>
      </w:tblCellMar>
    </w:tblPr>
  </w:style>
  <w:style w:type="table" w:customStyle="1" w:styleId="Mkatabulky3">
    <w:name w:val="Mřížka tabulky3"/>
    <w:basedOn w:val="Normlntabulka"/>
    <w:next w:val="Mkatabulky"/>
    <w:uiPriority w:val="39"/>
    <w:rsid w:val="007460B7"/>
    <w:pPr>
      <w:spacing w:after="0" w:line="240" w:lineRule="auto"/>
    </w:pPr>
    <w:tblPr>
      <w:tblCellMar>
        <w:left w:w="0" w:type="dxa"/>
        <w:right w:w="0" w:type="dxa"/>
      </w:tblCellMar>
    </w:tblPr>
  </w:style>
  <w:style w:type="paragraph" w:styleId="Nadpisobsahu">
    <w:name w:val="TOC Heading"/>
    <w:basedOn w:val="Nadpis1"/>
    <w:next w:val="Normln"/>
    <w:uiPriority w:val="39"/>
    <w:unhideWhenUsed/>
    <w:qFormat/>
    <w:rsid w:val="00EA01FC"/>
    <w:pPr>
      <w:keepNext/>
      <w:keepLines/>
      <w:numPr>
        <w:numId w:val="0"/>
      </w:numPr>
      <w:pBdr>
        <w:top w:val="none" w:sz="0" w:space="0" w:color="auto"/>
        <w:between w:val="none" w:sz="0" w:space="0" w:color="auto"/>
      </w:pBdr>
      <w:spacing w:after="0" w:line="259" w:lineRule="auto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  <w:lang w:val="en-US"/>
    </w:rPr>
  </w:style>
  <w:style w:type="table" w:customStyle="1" w:styleId="GridTable5Dark-Accent41">
    <w:name w:val="Grid Table 5 Dark - Accent 41"/>
    <w:basedOn w:val="Normlntabulka"/>
    <w:next w:val="Tmavtabulkasmkou5zvraznn4"/>
    <w:uiPriority w:val="50"/>
    <w:rsid w:val="007D11FE"/>
    <w:pPr>
      <w:spacing w:after="0" w:line="240" w:lineRule="auto"/>
    </w:pPr>
    <w:rPr>
      <w:lang w:val="cs-CZ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  <w:tcPr>
      <w:shd w:val="clear" w:color="auto" w:fill="F5F6F6"/>
    </w:tcPr>
    <w:tblStylePr w:type="firstRow">
      <w:rPr>
        <w:b/>
        <w:bCs/>
        <w:color w:val="000000"/>
      </w:rPr>
      <w:tblPr/>
      <w:tcPr>
        <w:tcBorders>
          <w:top w:val="single" w:sz="4" w:space="0" w:color="000000"/>
          <w:left w:val="single" w:sz="4" w:space="0" w:color="000000"/>
          <w:right w:val="single" w:sz="4" w:space="0" w:color="000000"/>
          <w:insideH w:val="nil"/>
          <w:insideV w:val="nil"/>
        </w:tcBorders>
        <w:shd w:val="clear" w:color="auto" w:fill="D1D3D4"/>
      </w:tcPr>
    </w:tblStylePr>
    <w:tblStylePr w:type="lastRow">
      <w:rPr>
        <w:b/>
        <w:bCs/>
        <w:color w:val="000000"/>
      </w:rPr>
      <w:tblPr/>
      <w:tcPr>
        <w:tcBorders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D1D3D4"/>
      </w:tcPr>
    </w:tblStylePr>
    <w:tblStylePr w:type="firstCol">
      <w:rPr>
        <w:b/>
        <w:bCs/>
        <w:color w:val="000000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insideV w:val="nil"/>
        </w:tcBorders>
        <w:shd w:val="clear" w:color="auto" w:fill="D1D3D4"/>
      </w:tcPr>
    </w:tblStylePr>
    <w:tblStylePr w:type="lastCol">
      <w:rPr>
        <w:b/>
        <w:bCs/>
        <w:color w:val="000000"/>
      </w:rPr>
      <w:tblPr/>
      <w:tcPr>
        <w:tcBorders>
          <w:top w:val="single" w:sz="4" w:space="0" w:color="000000"/>
          <w:bottom w:val="single" w:sz="4" w:space="0" w:color="000000"/>
          <w:right w:val="single" w:sz="4" w:space="0" w:color="000000"/>
          <w:insideV w:val="nil"/>
        </w:tcBorders>
        <w:shd w:val="clear" w:color="auto" w:fill="D1D3D4"/>
      </w:tcPr>
    </w:tblStylePr>
    <w:tblStylePr w:type="band1Vert">
      <w:tblPr/>
      <w:tcPr>
        <w:shd w:val="clear" w:color="auto" w:fill="ECEDED"/>
      </w:tcPr>
    </w:tblStylePr>
    <w:tblStylePr w:type="band1Horz">
      <w:tblPr/>
      <w:tcPr>
        <w:shd w:val="clear" w:color="auto" w:fill="ECEDED"/>
      </w:tcPr>
    </w:tblStylePr>
  </w:style>
  <w:style w:type="table" w:styleId="Tmavtabulkasmkou5zvraznn4">
    <w:name w:val="Grid Table 5 Dark Accent 4"/>
    <w:basedOn w:val="Normlntabulka"/>
    <w:uiPriority w:val="50"/>
    <w:rsid w:val="007D11FE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36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54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2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8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7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77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9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1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0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8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1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6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2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9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2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9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4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25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4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7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5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1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3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7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1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tinKr&#225;l\Dropbox%20(MFS%20Digital)\MFSD%20Projects\0061D%20Rohan%20City%20A1,%20A2\A1\working\Specifikace\MFS_Specification_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MFS">
      <a:majorFont>
        <a:latin typeface="Inter"/>
        <a:ea typeface=""/>
        <a:cs typeface=""/>
      </a:majorFont>
      <a:minorFont>
        <a:latin typeface="Inter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3DA59049876A24F80C8FF40259B55EA" ma:contentTypeVersion="10" ma:contentTypeDescription="Create a new document." ma:contentTypeScope="" ma:versionID="db6e568eda8968f5077a43e056b5f666">
  <xsd:schema xmlns:xsd="http://www.w3.org/2001/XMLSchema" xmlns:xs="http://www.w3.org/2001/XMLSchema" xmlns:p="http://schemas.microsoft.com/office/2006/metadata/properties" xmlns:ns2="42160b27-c281-427e-a063-3ffe74d37c42" xmlns:ns3="b4ec6f1b-88bb-48ae-ad73-d748970b9ee3" targetNamespace="http://schemas.microsoft.com/office/2006/metadata/properties" ma:root="true" ma:fieldsID="ca1f297e20849f0aef04019a39ced094" ns2:_="" ns3:_="">
    <xsd:import namespace="42160b27-c281-427e-a063-3ffe74d37c42"/>
    <xsd:import namespace="b4ec6f1b-88bb-48ae-ad73-d748970b9e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160b27-c281-427e-a063-3ffe74d37c4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4ec6f1b-88bb-48ae-ad73-d748970b9ee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B8A1A8-16FD-4B78-BBAF-B1DAB16E0F9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160b27-c281-427e-a063-3ffe74d37c42"/>
    <ds:schemaRef ds:uri="b4ec6f1b-88bb-48ae-ad73-d748970b9e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F3E4DD8-9564-4B7D-A570-23F0AA74552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FFF9221-74F6-4A65-95B0-EB471FBCDDE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9E1BDFE-0299-443D-860E-55B6DBC66C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MFS_Specification_v4</Template>
  <TotalTime>1414</TotalTime>
  <Pages>14</Pages>
  <Words>2907</Words>
  <Characters>17155</Characters>
  <Application>Microsoft Office Word</Application>
  <DocSecurity>0</DocSecurity>
  <Lines>142</Lines>
  <Paragraphs>40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Centroprojekt Group a.s.</Company>
  <LinksUpToDate>false</LinksUpToDate>
  <CharactersWithSpaces>20022</CharactersWithSpaces>
  <SharedDoc>false</SharedDoc>
  <HLinks>
    <vt:vector size="348" baseType="variant">
      <vt:variant>
        <vt:i4>7077935</vt:i4>
      </vt:variant>
      <vt:variant>
        <vt:i4>423</vt:i4>
      </vt:variant>
      <vt:variant>
        <vt:i4>0</vt:i4>
      </vt:variant>
      <vt:variant>
        <vt:i4>5</vt:i4>
      </vt:variant>
      <vt:variant>
        <vt:lpwstr>https://www.koncepcebim.cz/</vt:lpwstr>
      </vt:variant>
      <vt:variant>
        <vt:lpwstr/>
      </vt:variant>
      <vt:variant>
        <vt:i4>1703996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_Toc95400018</vt:lpwstr>
      </vt:variant>
      <vt:variant>
        <vt:i4>1376316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_Toc95400017</vt:lpwstr>
      </vt:variant>
      <vt:variant>
        <vt:i4>1310780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_Toc95400016</vt:lpwstr>
      </vt:variant>
      <vt:variant>
        <vt:i4>1507388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_Toc95400015</vt:lpwstr>
      </vt:variant>
      <vt:variant>
        <vt:i4>1441852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_Toc95400014</vt:lpwstr>
      </vt:variant>
      <vt:variant>
        <vt:i4>1114172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_Toc95400013</vt:lpwstr>
      </vt:variant>
      <vt:variant>
        <vt:i4>1245244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_Toc95400011</vt:lpwstr>
      </vt:variant>
      <vt:variant>
        <vt:i4>1179708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_Toc95400010</vt:lpwstr>
      </vt:variant>
      <vt:variant>
        <vt:i4>1769533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_Toc95400009</vt:lpwstr>
      </vt:variant>
      <vt:variant>
        <vt:i4>1703997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_Toc95400008</vt:lpwstr>
      </vt:variant>
      <vt:variant>
        <vt:i4>1376317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_Toc95400007</vt:lpwstr>
      </vt:variant>
      <vt:variant>
        <vt:i4>1310779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_Toc95399986</vt:lpwstr>
      </vt:variant>
      <vt:variant>
        <vt:i4>1507387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_Toc95399985</vt:lpwstr>
      </vt:variant>
      <vt:variant>
        <vt:i4>1441851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_Toc95399984</vt:lpwstr>
      </vt:variant>
      <vt:variant>
        <vt:i4>1114171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_Toc95399983</vt:lpwstr>
      </vt:variant>
      <vt:variant>
        <vt:i4>1048635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_Toc95399982</vt:lpwstr>
      </vt:variant>
      <vt:variant>
        <vt:i4>1245243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_Toc95399981</vt:lpwstr>
      </vt:variant>
      <vt:variant>
        <vt:i4>1179707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_Toc95399980</vt:lpwstr>
      </vt:variant>
      <vt:variant>
        <vt:i4>1769524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_Toc95399979</vt:lpwstr>
      </vt:variant>
      <vt:variant>
        <vt:i4>1703988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_Toc95399978</vt:lpwstr>
      </vt:variant>
      <vt:variant>
        <vt:i4>1376308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_Toc95399977</vt:lpwstr>
      </vt:variant>
      <vt:variant>
        <vt:i4>1310772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_Toc95399976</vt:lpwstr>
      </vt:variant>
      <vt:variant>
        <vt:i4>1507380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_Toc95399975</vt:lpwstr>
      </vt:variant>
      <vt:variant>
        <vt:i4>1441844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_Toc95399974</vt:lpwstr>
      </vt:variant>
      <vt:variant>
        <vt:i4>1114164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_Toc95399973</vt:lpwstr>
      </vt:variant>
      <vt:variant>
        <vt:i4>1048628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_Toc95399972</vt:lpwstr>
      </vt:variant>
      <vt:variant>
        <vt:i4>1245236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_Toc95399971</vt:lpwstr>
      </vt:variant>
      <vt:variant>
        <vt:i4>1179700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_Toc95399970</vt:lpwstr>
      </vt:variant>
      <vt:variant>
        <vt:i4>1769525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_Toc95399969</vt:lpwstr>
      </vt:variant>
      <vt:variant>
        <vt:i4>1703989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_Toc95399968</vt:lpwstr>
      </vt:variant>
      <vt:variant>
        <vt:i4>1376309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_Toc95399967</vt:lpwstr>
      </vt:variant>
      <vt:variant>
        <vt:i4>1310773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_Toc95399966</vt:lpwstr>
      </vt:variant>
      <vt:variant>
        <vt:i4>1507381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_Toc95399965</vt:lpwstr>
      </vt:variant>
      <vt:variant>
        <vt:i4>1441845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_Toc95399964</vt:lpwstr>
      </vt:variant>
      <vt:variant>
        <vt:i4>1114165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_Toc95399963</vt:lpwstr>
      </vt:variant>
      <vt:variant>
        <vt:i4>1048629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_Toc95399962</vt:lpwstr>
      </vt:variant>
      <vt:variant>
        <vt:i4>1245237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_Toc95399961</vt:lpwstr>
      </vt:variant>
      <vt:variant>
        <vt:i4>1179701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_Toc95399960</vt:lpwstr>
      </vt:variant>
      <vt:variant>
        <vt:i4>1769526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_Toc95399959</vt:lpwstr>
      </vt:variant>
      <vt:variant>
        <vt:i4>1703990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_Toc95399958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_Toc95399957</vt:lpwstr>
      </vt:variant>
      <vt:variant>
        <vt:i4>1310774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_Toc95399956</vt:lpwstr>
      </vt:variant>
      <vt:variant>
        <vt:i4>1507382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_Toc95399955</vt:lpwstr>
      </vt:variant>
      <vt:variant>
        <vt:i4>1441846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_Toc95399954</vt:lpwstr>
      </vt:variant>
      <vt:variant>
        <vt:i4>1114166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_Toc95399953</vt:lpwstr>
      </vt:variant>
      <vt:variant>
        <vt:i4>1048630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_Toc95399952</vt:lpwstr>
      </vt:variant>
      <vt:variant>
        <vt:i4>1245238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_Toc95399951</vt:lpwstr>
      </vt:variant>
      <vt:variant>
        <vt:i4>1179702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_Toc95399950</vt:lpwstr>
      </vt:variant>
      <vt:variant>
        <vt:i4>1769527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_Toc95399949</vt:lpwstr>
      </vt:variant>
      <vt:variant>
        <vt:i4>1703991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_Toc95399948</vt:lpwstr>
      </vt:variant>
      <vt:variant>
        <vt:i4>1376311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_Toc95399947</vt:lpwstr>
      </vt:variant>
      <vt:variant>
        <vt:i4>1310775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_Toc95399946</vt:lpwstr>
      </vt:variant>
      <vt:variant>
        <vt:i4>1507383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_Toc95399945</vt:lpwstr>
      </vt:variant>
      <vt:variant>
        <vt:i4>1441847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_Toc95399944</vt:lpwstr>
      </vt:variant>
      <vt:variant>
        <vt:i4>1114167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_Toc95399943</vt:lpwstr>
      </vt:variant>
      <vt:variant>
        <vt:i4>1048631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_Toc95399942</vt:lpwstr>
      </vt:variant>
      <vt:variant>
        <vt:i4>1245239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_Toc95399941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Daniela@mfsgroup.com</dc:creator>
  <cp:keywords/>
  <cp:lastModifiedBy>Daniela Hochová</cp:lastModifiedBy>
  <cp:revision>65</cp:revision>
  <cp:lastPrinted>2020-08-22T01:54:00Z</cp:lastPrinted>
  <dcterms:created xsi:type="dcterms:W3CDTF">2023-06-28T13:06:00Z</dcterms:created>
  <dcterms:modified xsi:type="dcterms:W3CDTF">2024-03-08T12:22:00Z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MSIP_Label_d44a7eb9-e308-4cb8-ad88-b50d70445f3a_Enabled">
    <vt:lpwstr>true</vt:lpwstr>
  </property>
  <property fmtid="{D5CDD505-2E9C-101B-9397-08002B2CF9AE}" pid="4" name="MSIP_Label_d44a7eb9-e308-4cb8-ad88-b50d70445f3a_SetDate">
    <vt:lpwstr>2020-10-27T13:05:01Z</vt:lpwstr>
  </property>
  <property fmtid="{D5CDD505-2E9C-101B-9397-08002B2CF9AE}" pid="5" name="MSIP_Label_d44a7eb9-e308-4cb8-ad88-b50d70445f3a_Method">
    <vt:lpwstr>Privileged</vt:lpwstr>
  </property>
  <property fmtid="{D5CDD505-2E9C-101B-9397-08002B2CF9AE}" pid="6" name="MSIP_Label_d44a7eb9-e308-4cb8-ad88-b50d70445f3a_Name">
    <vt:lpwstr>d44a7eb9-e308-4cb8-ad88-b50d70445f3a</vt:lpwstr>
  </property>
  <property fmtid="{D5CDD505-2E9C-101B-9397-08002B2CF9AE}" pid="7" name="MSIP_Label_d44a7eb9-e308-4cb8-ad88-b50d70445f3a_SiteId">
    <vt:lpwstr>64af2aee-7d6c-49ac-a409-192d3fee73b8</vt:lpwstr>
  </property>
  <property fmtid="{D5CDD505-2E9C-101B-9397-08002B2CF9AE}" pid="8" name="MSIP_Label_d44a7eb9-e308-4cb8-ad88-b50d70445f3a_ActionId">
    <vt:lpwstr>c8c9745c-ae8d-48a0-9929-39f8ac2f39cb</vt:lpwstr>
  </property>
  <property fmtid="{D5CDD505-2E9C-101B-9397-08002B2CF9AE}" pid="9" name="MSIP_Label_d44a7eb9-e308-4cb8-ad88-b50d70445f3a_ContentBits">
    <vt:lpwstr>1</vt:lpwstr>
  </property>
  <property fmtid="{D5CDD505-2E9C-101B-9397-08002B2CF9AE}" pid="10" name="ContentTypeId">
    <vt:lpwstr>0x01010023DA59049876A24F80C8FF40259B55EA</vt:lpwstr>
  </property>
</Properties>
</file>